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86CF7C" w14:textId="597C902F" w:rsidR="000E20D2" w:rsidRPr="00125C96" w:rsidRDefault="000E20D2" w:rsidP="003F177B">
      <w:pPr>
        <w:pStyle w:val="CRCoverPage"/>
        <w:tabs>
          <w:tab w:val="right" w:pos="9639"/>
        </w:tabs>
        <w:spacing w:after="0"/>
        <w:rPr>
          <w:rFonts w:cs="Arial"/>
          <w:b/>
          <w:bCs/>
          <w:sz w:val="24"/>
          <w:szCs w:val="24"/>
          <w:lang w:eastAsia="zh-CN"/>
        </w:rPr>
      </w:pPr>
      <w:r w:rsidRPr="00125C96">
        <w:rPr>
          <w:b/>
          <w:noProof/>
          <w:sz w:val="24"/>
        </w:rPr>
        <w:t>3GPP TSG-</w:t>
      </w:r>
      <w:r w:rsidRPr="00125C96">
        <w:rPr>
          <w:b/>
          <w:noProof/>
          <w:sz w:val="24"/>
        </w:rPr>
        <w:fldChar w:fldCharType="begin"/>
      </w:r>
      <w:r w:rsidRPr="00125C96">
        <w:rPr>
          <w:b/>
          <w:noProof/>
          <w:sz w:val="24"/>
        </w:rPr>
        <w:instrText xml:space="preserve"> DOCPROPERTY  TSG/WGRef  \* MERGEFORMAT </w:instrText>
      </w:r>
      <w:r w:rsidRPr="00125C96">
        <w:rPr>
          <w:b/>
          <w:noProof/>
          <w:sz w:val="24"/>
        </w:rPr>
        <w:fldChar w:fldCharType="separate"/>
      </w:r>
      <w:r w:rsidRPr="00125C96">
        <w:rPr>
          <w:b/>
          <w:noProof/>
          <w:sz w:val="24"/>
        </w:rPr>
        <w:t>WG</w:t>
      </w:r>
      <w:r w:rsidRPr="00125C96">
        <w:rPr>
          <w:b/>
          <w:noProof/>
          <w:sz w:val="24"/>
        </w:rPr>
        <w:fldChar w:fldCharType="end"/>
      </w:r>
      <w:r w:rsidRPr="00125C96">
        <w:rPr>
          <w:b/>
          <w:noProof/>
          <w:sz w:val="24"/>
        </w:rPr>
        <w:t xml:space="preserve"> SA2 Meeting #1</w:t>
      </w:r>
      <w:r w:rsidR="008245AB" w:rsidRPr="00125C96">
        <w:rPr>
          <w:rFonts w:hint="eastAsia"/>
          <w:b/>
          <w:noProof/>
          <w:sz w:val="24"/>
          <w:lang w:eastAsia="zh-CN"/>
        </w:rPr>
        <w:t>6</w:t>
      </w:r>
      <w:r w:rsidR="00366608">
        <w:rPr>
          <w:b/>
          <w:noProof/>
          <w:sz w:val="24"/>
          <w:lang w:eastAsia="zh-CN"/>
        </w:rPr>
        <w:t>6</w:t>
      </w:r>
      <w:r w:rsidR="00D41CB3">
        <w:rPr>
          <w:b/>
          <w:noProof/>
          <w:sz w:val="24"/>
          <w:lang w:eastAsia="zh-CN"/>
        </w:rPr>
        <w:t>-Ad Hoc-e</w:t>
      </w:r>
      <w:r w:rsidRPr="00125C96">
        <w:rPr>
          <w:b/>
          <w:i/>
          <w:noProof/>
          <w:sz w:val="28"/>
        </w:rPr>
        <w:tab/>
      </w:r>
      <w:r w:rsidRPr="00125C96">
        <w:rPr>
          <w:rFonts w:cs="Arial"/>
          <w:b/>
          <w:bCs/>
          <w:sz w:val="24"/>
          <w:szCs w:val="24"/>
        </w:rPr>
        <w:t>S2</w:t>
      </w:r>
      <w:r w:rsidRPr="001C3FA4">
        <w:rPr>
          <w:rFonts w:cs="Arial"/>
          <w:b/>
          <w:bCs/>
          <w:sz w:val="24"/>
          <w:szCs w:val="24"/>
        </w:rPr>
        <w:t>-2</w:t>
      </w:r>
      <w:r w:rsidR="00741D85">
        <w:rPr>
          <w:rFonts w:cs="Arial"/>
          <w:b/>
          <w:bCs/>
          <w:sz w:val="24"/>
          <w:szCs w:val="24"/>
          <w:lang w:eastAsia="zh-CN"/>
        </w:rPr>
        <w:t>500896</w:t>
      </w:r>
    </w:p>
    <w:p w14:paraId="01D2A3FD" w14:textId="7B9F3CF7" w:rsidR="000E20D2" w:rsidRPr="00125C96" w:rsidRDefault="00D41CB3" w:rsidP="000E20D2">
      <w:pPr>
        <w:pStyle w:val="CRCoverPage"/>
        <w:tabs>
          <w:tab w:val="right" w:pos="5103"/>
          <w:tab w:val="right" w:pos="9639"/>
        </w:tabs>
        <w:outlineLvl w:val="0"/>
        <w:rPr>
          <w:b/>
          <w:noProof/>
          <w:sz w:val="24"/>
        </w:rPr>
      </w:pPr>
      <w:r>
        <w:rPr>
          <w:rFonts w:cs="Arial"/>
          <w:b/>
          <w:bCs/>
          <w:sz w:val="24"/>
          <w:szCs w:val="24"/>
          <w:lang w:eastAsia="zh-CN"/>
        </w:rPr>
        <w:t>20</w:t>
      </w:r>
      <w:r w:rsidR="00BB6624" w:rsidRPr="00125C96">
        <w:rPr>
          <w:rFonts w:cs="Arial"/>
          <w:b/>
          <w:bCs/>
          <w:sz w:val="24"/>
          <w:szCs w:val="24"/>
        </w:rPr>
        <w:t xml:space="preserve"> – </w:t>
      </w:r>
      <w:r>
        <w:rPr>
          <w:rFonts w:cs="Arial"/>
          <w:b/>
          <w:bCs/>
          <w:sz w:val="24"/>
          <w:szCs w:val="24"/>
          <w:lang w:eastAsia="zh-CN"/>
        </w:rPr>
        <w:t>24</w:t>
      </w:r>
      <w:r w:rsidR="00BB6624" w:rsidRPr="00125C96">
        <w:rPr>
          <w:rFonts w:cs="Arial"/>
          <w:b/>
          <w:bCs/>
          <w:sz w:val="24"/>
          <w:szCs w:val="24"/>
        </w:rPr>
        <w:t>,</w:t>
      </w:r>
      <w:r>
        <w:rPr>
          <w:rFonts w:cs="Arial"/>
          <w:b/>
          <w:bCs/>
          <w:sz w:val="24"/>
          <w:szCs w:val="24"/>
        </w:rPr>
        <w:t xml:space="preserve"> January,</w:t>
      </w:r>
      <w:r w:rsidR="00BB6624" w:rsidRPr="00125C96">
        <w:rPr>
          <w:rFonts w:cs="Arial"/>
          <w:b/>
          <w:bCs/>
          <w:sz w:val="24"/>
          <w:szCs w:val="24"/>
        </w:rPr>
        <w:t xml:space="preserve"> 202</w:t>
      </w:r>
      <w:r>
        <w:rPr>
          <w:rFonts w:cs="Arial"/>
          <w:b/>
          <w:bCs/>
          <w:sz w:val="24"/>
          <w:szCs w:val="24"/>
        </w:rPr>
        <w:t>5, E-meeting</w:t>
      </w:r>
      <w:r w:rsidR="000E20D2" w:rsidRPr="00125C96">
        <w:rPr>
          <w:b/>
          <w:noProof/>
          <w:sz w:val="24"/>
        </w:rPr>
        <w:tab/>
      </w:r>
      <w:r w:rsidR="000E20D2" w:rsidRPr="00125C96">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25C9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125C96" w:rsidRDefault="00305409" w:rsidP="00E34898">
            <w:pPr>
              <w:pStyle w:val="CRCoverPage"/>
              <w:spacing w:after="0"/>
              <w:jc w:val="right"/>
              <w:rPr>
                <w:i/>
                <w:noProof/>
              </w:rPr>
            </w:pPr>
            <w:r w:rsidRPr="00125C96">
              <w:rPr>
                <w:i/>
                <w:noProof/>
                <w:sz w:val="14"/>
              </w:rPr>
              <w:t>CR-Form-v</w:t>
            </w:r>
            <w:r w:rsidR="008863B9" w:rsidRPr="00125C96">
              <w:rPr>
                <w:i/>
                <w:noProof/>
                <w:sz w:val="14"/>
              </w:rPr>
              <w:t>12.</w:t>
            </w:r>
            <w:r w:rsidR="008D3CCC" w:rsidRPr="00125C96">
              <w:rPr>
                <w:i/>
                <w:noProof/>
                <w:sz w:val="14"/>
              </w:rPr>
              <w:t>2</w:t>
            </w:r>
          </w:p>
        </w:tc>
      </w:tr>
      <w:tr w:rsidR="001E41F3" w:rsidRPr="00125C96" w14:paraId="3FBB62B8" w14:textId="77777777" w:rsidTr="00547111">
        <w:tc>
          <w:tcPr>
            <w:tcW w:w="9641" w:type="dxa"/>
            <w:gridSpan w:val="9"/>
            <w:tcBorders>
              <w:left w:val="single" w:sz="4" w:space="0" w:color="auto"/>
              <w:right w:val="single" w:sz="4" w:space="0" w:color="auto"/>
            </w:tcBorders>
          </w:tcPr>
          <w:p w14:paraId="79AB67D6" w14:textId="77777777" w:rsidR="001E41F3" w:rsidRPr="00125C96" w:rsidRDefault="001E41F3">
            <w:pPr>
              <w:pStyle w:val="CRCoverPage"/>
              <w:spacing w:after="0"/>
              <w:jc w:val="center"/>
              <w:rPr>
                <w:noProof/>
              </w:rPr>
            </w:pPr>
            <w:r w:rsidRPr="00125C96">
              <w:rPr>
                <w:b/>
                <w:noProof/>
                <w:sz w:val="32"/>
              </w:rPr>
              <w:t>CHANGE REQUEST</w:t>
            </w:r>
          </w:p>
        </w:tc>
      </w:tr>
      <w:tr w:rsidR="001E41F3" w:rsidRPr="00125C96" w14:paraId="79946B04" w14:textId="77777777" w:rsidTr="00547111">
        <w:tc>
          <w:tcPr>
            <w:tcW w:w="9641" w:type="dxa"/>
            <w:gridSpan w:val="9"/>
            <w:tcBorders>
              <w:left w:val="single" w:sz="4" w:space="0" w:color="auto"/>
              <w:right w:val="single" w:sz="4" w:space="0" w:color="auto"/>
            </w:tcBorders>
          </w:tcPr>
          <w:p w14:paraId="12C70EEE" w14:textId="77777777" w:rsidR="001E41F3" w:rsidRPr="00125C96" w:rsidRDefault="001E41F3">
            <w:pPr>
              <w:pStyle w:val="CRCoverPage"/>
              <w:spacing w:after="0"/>
              <w:rPr>
                <w:noProof/>
                <w:sz w:val="8"/>
                <w:szCs w:val="8"/>
              </w:rPr>
            </w:pPr>
          </w:p>
        </w:tc>
      </w:tr>
      <w:tr w:rsidR="001E41F3" w:rsidRPr="00125C96" w14:paraId="3999489E" w14:textId="77777777" w:rsidTr="00547111">
        <w:tc>
          <w:tcPr>
            <w:tcW w:w="142" w:type="dxa"/>
            <w:tcBorders>
              <w:left w:val="single" w:sz="4" w:space="0" w:color="auto"/>
            </w:tcBorders>
          </w:tcPr>
          <w:p w14:paraId="4DDA7F40" w14:textId="77777777" w:rsidR="001E41F3" w:rsidRPr="00125C96" w:rsidRDefault="001E41F3">
            <w:pPr>
              <w:pStyle w:val="CRCoverPage"/>
              <w:spacing w:after="0"/>
              <w:jc w:val="right"/>
              <w:rPr>
                <w:noProof/>
              </w:rPr>
            </w:pPr>
          </w:p>
        </w:tc>
        <w:tc>
          <w:tcPr>
            <w:tcW w:w="1559" w:type="dxa"/>
            <w:shd w:val="pct30" w:color="FFFF00" w:fill="auto"/>
          </w:tcPr>
          <w:p w14:paraId="52508B66" w14:textId="5AC9F904" w:rsidR="001E41F3" w:rsidRPr="00125C96" w:rsidRDefault="006771E4" w:rsidP="00D41CB3">
            <w:pPr>
              <w:pStyle w:val="CRCoverPage"/>
              <w:spacing w:after="0"/>
              <w:jc w:val="right"/>
              <w:rPr>
                <w:b/>
                <w:noProof/>
                <w:sz w:val="28"/>
              </w:rPr>
            </w:pPr>
            <w:r>
              <w:fldChar w:fldCharType="begin"/>
            </w:r>
            <w:r>
              <w:instrText xml:space="preserve"> DOCPROPERTY  Spec#  \* MERGEFORMAT </w:instrText>
            </w:r>
            <w:r>
              <w:fldChar w:fldCharType="separate"/>
            </w:r>
            <w:r w:rsidR="00FF2C99" w:rsidRPr="00125C96">
              <w:rPr>
                <w:rFonts w:hint="eastAsia"/>
                <w:b/>
                <w:noProof/>
                <w:sz w:val="28"/>
                <w:lang w:eastAsia="zh-CN"/>
              </w:rPr>
              <w:t>2</w:t>
            </w:r>
            <w:r w:rsidR="003C379D" w:rsidRPr="00125C96">
              <w:rPr>
                <w:rFonts w:hint="eastAsia"/>
                <w:b/>
                <w:noProof/>
                <w:sz w:val="28"/>
                <w:lang w:eastAsia="zh-CN"/>
              </w:rPr>
              <w:t>3.</w:t>
            </w:r>
            <w:r>
              <w:rPr>
                <w:b/>
                <w:noProof/>
                <w:sz w:val="28"/>
                <w:lang w:eastAsia="zh-CN"/>
              </w:rPr>
              <w:fldChar w:fldCharType="end"/>
            </w:r>
            <w:r w:rsidR="00B844C1">
              <w:rPr>
                <w:b/>
                <w:noProof/>
                <w:sz w:val="28"/>
                <w:lang w:eastAsia="zh-CN"/>
              </w:rPr>
              <w:t>501</w:t>
            </w:r>
          </w:p>
        </w:tc>
        <w:tc>
          <w:tcPr>
            <w:tcW w:w="709" w:type="dxa"/>
          </w:tcPr>
          <w:p w14:paraId="77009707" w14:textId="77777777" w:rsidR="001E41F3" w:rsidRPr="00125C96" w:rsidRDefault="001E41F3">
            <w:pPr>
              <w:pStyle w:val="CRCoverPage"/>
              <w:spacing w:after="0"/>
              <w:jc w:val="center"/>
              <w:rPr>
                <w:noProof/>
              </w:rPr>
            </w:pPr>
            <w:r w:rsidRPr="00125C96">
              <w:rPr>
                <w:b/>
                <w:noProof/>
                <w:sz w:val="28"/>
              </w:rPr>
              <w:t>CR</w:t>
            </w:r>
          </w:p>
        </w:tc>
        <w:tc>
          <w:tcPr>
            <w:tcW w:w="1276" w:type="dxa"/>
            <w:shd w:val="pct30" w:color="FFFF00" w:fill="auto"/>
          </w:tcPr>
          <w:p w14:paraId="6CAED29D" w14:textId="2F8D0DB8" w:rsidR="001E41F3" w:rsidRPr="00125C96" w:rsidRDefault="006771E4" w:rsidP="00741D85">
            <w:pPr>
              <w:pStyle w:val="CRCoverPage"/>
              <w:spacing w:after="0"/>
              <w:rPr>
                <w:noProof/>
              </w:rPr>
            </w:pPr>
            <w:r>
              <w:fldChar w:fldCharType="begin"/>
            </w:r>
            <w:r>
              <w:instrText xml:space="preserve"> DOCPROPERTY  Cr#  \* MERGEFORMAT </w:instrText>
            </w:r>
            <w:r>
              <w:fldChar w:fldCharType="separate"/>
            </w:r>
            <w:r w:rsidR="00741D85">
              <w:rPr>
                <w:b/>
                <w:noProof/>
                <w:sz w:val="28"/>
                <w:lang w:eastAsia="zh-CN"/>
              </w:rPr>
              <w:t>6032</w:t>
            </w:r>
            <w:r>
              <w:rPr>
                <w:b/>
                <w:noProof/>
                <w:sz w:val="28"/>
                <w:lang w:eastAsia="zh-CN"/>
              </w:rPr>
              <w:fldChar w:fldCharType="end"/>
            </w:r>
          </w:p>
        </w:tc>
        <w:tc>
          <w:tcPr>
            <w:tcW w:w="709" w:type="dxa"/>
          </w:tcPr>
          <w:p w14:paraId="09D2C09B" w14:textId="77777777" w:rsidR="001E41F3" w:rsidRPr="00125C96" w:rsidRDefault="001E41F3" w:rsidP="0051580D">
            <w:pPr>
              <w:pStyle w:val="CRCoverPage"/>
              <w:tabs>
                <w:tab w:val="right" w:pos="625"/>
              </w:tabs>
              <w:spacing w:after="0"/>
              <w:jc w:val="center"/>
              <w:rPr>
                <w:noProof/>
              </w:rPr>
            </w:pPr>
            <w:r w:rsidRPr="00125C96">
              <w:rPr>
                <w:b/>
                <w:bCs/>
                <w:noProof/>
                <w:sz w:val="28"/>
              </w:rPr>
              <w:t>rev</w:t>
            </w:r>
          </w:p>
        </w:tc>
        <w:tc>
          <w:tcPr>
            <w:tcW w:w="992" w:type="dxa"/>
            <w:shd w:val="pct30" w:color="FFFF00" w:fill="auto"/>
          </w:tcPr>
          <w:p w14:paraId="7533BF9D" w14:textId="46761F9B" w:rsidR="001E41F3" w:rsidRPr="00125C96" w:rsidRDefault="00D41CB3" w:rsidP="00FF2C99">
            <w:pPr>
              <w:pStyle w:val="CRCoverPage"/>
              <w:spacing w:after="0"/>
              <w:jc w:val="center"/>
              <w:rPr>
                <w:b/>
                <w:noProof/>
                <w:lang w:eastAsia="zh-CN"/>
              </w:rPr>
            </w:pPr>
            <w:r>
              <w:rPr>
                <w:b/>
                <w:noProof/>
                <w:sz w:val="28"/>
                <w:lang w:eastAsia="zh-CN"/>
              </w:rPr>
              <w:t>-</w:t>
            </w:r>
          </w:p>
        </w:tc>
        <w:tc>
          <w:tcPr>
            <w:tcW w:w="2410" w:type="dxa"/>
          </w:tcPr>
          <w:p w14:paraId="5D4AEAE9" w14:textId="77777777" w:rsidR="001E41F3" w:rsidRPr="00125C96" w:rsidRDefault="001E41F3" w:rsidP="0051580D">
            <w:pPr>
              <w:pStyle w:val="CRCoverPage"/>
              <w:tabs>
                <w:tab w:val="right" w:pos="1825"/>
              </w:tabs>
              <w:spacing w:after="0"/>
              <w:jc w:val="center"/>
              <w:rPr>
                <w:noProof/>
              </w:rPr>
            </w:pPr>
            <w:r w:rsidRPr="00125C96">
              <w:rPr>
                <w:b/>
                <w:noProof/>
                <w:sz w:val="28"/>
                <w:szCs w:val="28"/>
              </w:rPr>
              <w:t>Current version:</w:t>
            </w:r>
          </w:p>
        </w:tc>
        <w:tc>
          <w:tcPr>
            <w:tcW w:w="1701" w:type="dxa"/>
            <w:shd w:val="pct30" w:color="FFFF00" w:fill="auto"/>
          </w:tcPr>
          <w:p w14:paraId="1E22D6AC" w14:textId="335D6E12" w:rsidR="001E41F3" w:rsidRPr="00125C96" w:rsidRDefault="006771E4" w:rsidP="00793905">
            <w:pPr>
              <w:pStyle w:val="CRCoverPage"/>
              <w:spacing w:after="0"/>
              <w:jc w:val="center"/>
              <w:rPr>
                <w:noProof/>
                <w:sz w:val="28"/>
              </w:rPr>
            </w:pPr>
            <w:r>
              <w:fldChar w:fldCharType="begin"/>
            </w:r>
            <w:r>
              <w:instrText xml:space="preserve"> DOCPROPERTY  Version  \* MERGEFORMAT </w:instrText>
            </w:r>
            <w:r>
              <w:fldChar w:fldCharType="separate"/>
            </w:r>
            <w:r w:rsidR="00FF2C99" w:rsidRPr="00125C96">
              <w:rPr>
                <w:rFonts w:hint="eastAsia"/>
                <w:b/>
                <w:noProof/>
                <w:sz w:val="28"/>
                <w:lang w:eastAsia="zh-CN"/>
              </w:rPr>
              <w:t>1</w:t>
            </w:r>
            <w:r w:rsidR="00793905">
              <w:rPr>
                <w:b/>
                <w:noProof/>
                <w:sz w:val="28"/>
                <w:lang w:eastAsia="zh-CN"/>
              </w:rPr>
              <w:t>8</w:t>
            </w:r>
            <w:r w:rsidR="003C379D" w:rsidRPr="00125C96">
              <w:rPr>
                <w:rFonts w:hint="eastAsia"/>
                <w:b/>
                <w:noProof/>
                <w:sz w:val="28"/>
                <w:lang w:eastAsia="zh-CN"/>
              </w:rPr>
              <w:t>.</w:t>
            </w:r>
            <w:r w:rsidR="00793905">
              <w:rPr>
                <w:b/>
                <w:noProof/>
                <w:sz w:val="28"/>
                <w:lang w:eastAsia="zh-CN"/>
              </w:rPr>
              <w:t>8.0</w:t>
            </w:r>
            <w:r>
              <w:rPr>
                <w:b/>
                <w:noProof/>
                <w:sz w:val="28"/>
                <w:lang w:eastAsia="zh-CN"/>
              </w:rPr>
              <w:fldChar w:fldCharType="end"/>
            </w:r>
          </w:p>
        </w:tc>
        <w:tc>
          <w:tcPr>
            <w:tcW w:w="143" w:type="dxa"/>
            <w:tcBorders>
              <w:right w:val="single" w:sz="4" w:space="0" w:color="auto"/>
            </w:tcBorders>
          </w:tcPr>
          <w:p w14:paraId="399238C9" w14:textId="77777777" w:rsidR="001E41F3" w:rsidRPr="00125C96" w:rsidRDefault="001E41F3">
            <w:pPr>
              <w:pStyle w:val="CRCoverPage"/>
              <w:spacing w:after="0"/>
              <w:rPr>
                <w:noProof/>
              </w:rPr>
            </w:pPr>
          </w:p>
        </w:tc>
      </w:tr>
      <w:tr w:rsidR="001E41F3" w:rsidRPr="00125C96" w14:paraId="7DC9F5A2" w14:textId="77777777" w:rsidTr="00547111">
        <w:tc>
          <w:tcPr>
            <w:tcW w:w="9641" w:type="dxa"/>
            <w:gridSpan w:val="9"/>
            <w:tcBorders>
              <w:left w:val="single" w:sz="4" w:space="0" w:color="auto"/>
              <w:right w:val="single" w:sz="4" w:space="0" w:color="auto"/>
            </w:tcBorders>
          </w:tcPr>
          <w:p w14:paraId="4883A7D2" w14:textId="77777777" w:rsidR="001E41F3" w:rsidRPr="00125C96" w:rsidRDefault="001E41F3">
            <w:pPr>
              <w:pStyle w:val="CRCoverPage"/>
              <w:spacing w:after="0"/>
              <w:rPr>
                <w:noProof/>
              </w:rPr>
            </w:pPr>
          </w:p>
        </w:tc>
      </w:tr>
      <w:tr w:rsidR="001E41F3" w:rsidRPr="00125C96" w14:paraId="266B4BDF" w14:textId="77777777" w:rsidTr="00547111">
        <w:tc>
          <w:tcPr>
            <w:tcW w:w="9641" w:type="dxa"/>
            <w:gridSpan w:val="9"/>
            <w:tcBorders>
              <w:top w:val="single" w:sz="4" w:space="0" w:color="auto"/>
            </w:tcBorders>
          </w:tcPr>
          <w:p w14:paraId="47E13998" w14:textId="77777777" w:rsidR="001E41F3" w:rsidRPr="00125C96" w:rsidRDefault="001E41F3">
            <w:pPr>
              <w:pStyle w:val="CRCoverPage"/>
              <w:spacing w:after="0"/>
              <w:jc w:val="center"/>
              <w:rPr>
                <w:rFonts w:cs="Arial"/>
                <w:i/>
                <w:noProof/>
              </w:rPr>
            </w:pPr>
            <w:r w:rsidRPr="00125C96">
              <w:rPr>
                <w:rFonts w:cs="Arial"/>
                <w:i/>
                <w:noProof/>
              </w:rPr>
              <w:t xml:space="preserve">For </w:t>
            </w:r>
            <w:hyperlink r:id="rId9" w:anchor="_blank" w:history="1">
              <w:r w:rsidRPr="00125C96">
                <w:rPr>
                  <w:rStyle w:val="Hyperlink"/>
                  <w:rFonts w:cs="Arial"/>
                  <w:b/>
                  <w:i/>
                  <w:noProof/>
                  <w:color w:val="FF0000"/>
                </w:rPr>
                <w:t>HE</w:t>
              </w:r>
              <w:bookmarkStart w:id="0" w:name="_Hlt497126619"/>
              <w:r w:rsidRPr="00125C96">
                <w:rPr>
                  <w:rStyle w:val="Hyperlink"/>
                  <w:rFonts w:cs="Arial"/>
                  <w:b/>
                  <w:i/>
                  <w:noProof/>
                  <w:color w:val="FF0000"/>
                </w:rPr>
                <w:t>L</w:t>
              </w:r>
              <w:bookmarkEnd w:id="0"/>
              <w:r w:rsidRPr="00125C96">
                <w:rPr>
                  <w:rStyle w:val="Hyperlink"/>
                  <w:rFonts w:cs="Arial"/>
                  <w:b/>
                  <w:i/>
                  <w:noProof/>
                  <w:color w:val="FF0000"/>
                </w:rPr>
                <w:t>P</w:t>
              </w:r>
            </w:hyperlink>
            <w:r w:rsidRPr="00125C96">
              <w:rPr>
                <w:rFonts w:cs="Arial"/>
                <w:b/>
                <w:i/>
                <w:noProof/>
                <w:color w:val="FF0000"/>
              </w:rPr>
              <w:t xml:space="preserve"> </w:t>
            </w:r>
            <w:r w:rsidRPr="00125C96">
              <w:rPr>
                <w:rFonts w:cs="Arial"/>
                <w:i/>
                <w:noProof/>
              </w:rPr>
              <w:t>on using this form</w:t>
            </w:r>
            <w:r w:rsidR="0051580D" w:rsidRPr="00125C96">
              <w:rPr>
                <w:rFonts w:cs="Arial"/>
                <w:i/>
                <w:noProof/>
              </w:rPr>
              <w:t>: c</w:t>
            </w:r>
            <w:r w:rsidR="00F25D98" w:rsidRPr="00125C96">
              <w:rPr>
                <w:rFonts w:cs="Arial"/>
                <w:i/>
                <w:noProof/>
              </w:rPr>
              <w:t xml:space="preserve">omprehensive instructions can be found at </w:t>
            </w:r>
            <w:r w:rsidR="001B7A65" w:rsidRPr="00125C96">
              <w:rPr>
                <w:rFonts w:cs="Arial"/>
                <w:i/>
                <w:noProof/>
              </w:rPr>
              <w:br/>
            </w:r>
            <w:hyperlink r:id="rId10" w:history="1">
              <w:r w:rsidR="00DE34CF" w:rsidRPr="00125C96">
                <w:rPr>
                  <w:rStyle w:val="Hyperlink"/>
                  <w:rFonts w:cs="Arial"/>
                  <w:i/>
                  <w:noProof/>
                </w:rPr>
                <w:t>http://www.3gpp.org/Change-Requests</w:t>
              </w:r>
            </w:hyperlink>
            <w:r w:rsidR="00F25D98" w:rsidRPr="00125C96">
              <w:rPr>
                <w:rFonts w:cs="Arial"/>
                <w:i/>
                <w:noProof/>
              </w:rPr>
              <w:t>.</w:t>
            </w:r>
          </w:p>
        </w:tc>
      </w:tr>
      <w:tr w:rsidR="001E41F3" w:rsidRPr="00125C96" w14:paraId="296CF086" w14:textId="77777777" w:rsidTr="00547111">
        <w:tc>
          <w:tcPr>
            <w:tcW w:w="9641" w:type="dxa"/>
            <w:gridSpan w:val="9"/>
          </w:tcPr>
          <w:p w14:paraId="7D4A60B5" w14:textId="77777777" w:rsidR="001E41F3" w:rsidRPr="00125C96" w:rsidRDefault="001E41F3">
            <w:pPr>
              <w:pStyle w:val="CRCoverPage"/>
              <w:spacing w:after="0"/>
              <w:rPr>
                <w:noProof/>
                <w:sz w:val="8"/>
                <w:szCs w:val="8"/>
              </w:rPr>
            </w:pPr>
          </w:p>
        </w:tc>
      </w:tr>
    </w:tbl>
    <w:p w14:paraId="53540664" w14:textId="77777777" w:rsidR="001E41F3" w:rsidRPr="00125C9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25C96" w14:paraId="0EE45D52" w14:textId="77777777" w:rsidTr="00A7671C">
        <w:tc>
          <w:tcPr>
            <w:tcW w:w="2835" w:type="dxa"/>
          </w:tcPr>
          <w:p w14:paraId="59860FA1" w14:textId="77777777" w:rsidR="00F25D98" w:rsidRPr="00125C96" w:rsidRDefault="00F25D98" w:rsidP="001E41F3">
            <w:pPr>
              <w:pStyle w:val="CRCoverPage"/>
              <w:tabs>
                <w:tab w:val="right" w:pos="2751"/>
              </w:tabs>
              <w:spacing w:after="0"/>
              <w:rPr>
                <w:b/>
                <w:i/>
                <w:noProof/>
              </w:rPr>
            </w:pPr>
            <w:r w:rsidRPr="00125C96">
              <w:rPr>
                <w:b/>
                <w:i/>
                <w:noProof/>
              </w:rPr>
              <w:t>Proposed change</w:t>
            </w:r>
            <w:r w:rsidR="00A7671C" w:rsidRPr="00125C96">
              <w:rPr>
                <w:b/>
                <w:i/>
                <w:noProof/>
              </w:rPr>
              <w:t xml:space="preserve"> </w:t>
            </w:r>
            <w:r w:rsidRPr="00125C96">
              <w:rPr>
                <w:b/>
                <w:i/>
                <w:noProof/>
              </w:rPr>
              <w:t>affects:</w:t>
            </w:r>
          </w:p>
        </w:tc>
        <w:tc>
          <w:tcPr>
            <w:tcW w:w="1418" w:type="dxa"/>
          </w:tcPr>
          <w:p w14:paraId="07128383" w14:textId="77777777" w:rsidR="00F25D98" w:rsidRPr="00125C96" w:rsidRDefault="00F25D98" w:rsidP="001E41F3">
            <w:pPr>
              <w:pStyle w:val="CRCoverPage"/>
              <w:spacing w:after="0"/>
              <w:jc w:val="right"/>
              <w:rPr>
                <w:noProof/>
              </w:rPr>
            </w:pPr>
            <w:r w:rsidRPr="00125C9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25C9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25C96" w:rsidRDefault="00F25D98" w:rsidP="001E41F3">
            <w:pPr>
              <w:pStyle w:val="CRCoverPage"/>
              <w:spacing w:after="0"/>
              <w:jc w:val="right"/>
              <w:rPr>
                <w:noProof/>
                <w:u w:val="single"/>
              </w:rPr>
            </w:pPr>
            <w:r w:rsidRPr="00125C9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66A48D7" w:rsidR="00F25D98" w:rsidRPr="00125C96" w:rsidRDefault="00B844C1" w:rsidP="00FF2C99">
            <w:pPr>
              <w:pStyle w:val="CRCoverPage"/>
              <w:spacing w:after="0"/>
              <w:rPr>
                <w:b/>
                <w:caps/>
                <w:noProof/>
              </w:rPr>
            </w:pPr>
            <w:r w:rsidRPr="00125C96">
              <w:rPr>
                <w:b/>
                <w:bCs/>
                <w:caps/>
                <w:noProof/>
              </w:rPr>
              <w:t>X</w:t>
            </w:r>
          </w:p>
        </w:tc>
        <w:tc>
          <w:tcPr>
            <w:tcW w:w="2126" w:type="dxa"/>
          </w:tcPr>
          <w:p w14:paraId="2ED8415F" w14:textId="77777777" w:rsidR="00F25D98" w:rsidRPr="00125C96" w:rsidRDefault="00F25D98" w:rsidP="001E41F3">
            <w:pPr>
              <w:pStyle w:val="CRCoverPage"/>
              <w:spacing w:after="0"/>
              <w:jc w:val="right"/>
              <w:rPr>
                <w:noProof/>
                <w:u w:val="single"/>
              </w:rPr>
            </w:pPr>
            <w:r w:rsidRPr="00125C9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125C96" w:rsidRDefault="00F25D98" w:rsidP="001E41F3">
            <w:pPr>
              <w:pStyle w:val="CRCoverPage"/>
              <w:spacing w:after="0"/>
              <w:jc w:val="center"/>
              <w:rPr>
                <w:b/>
                <w:caps/>
                <w:noProof/>
              </w:rPr>
            </w:pPr>
          </w:p>
        </w:tc>
        <w:tc>
          <w:tcPr>
            <w:tcW w:w="1418" w:type="dxa"/>
            <w:tcBorders>
              <w:left w:val="nil"/>
            </w:tcBorders>
          </w:tcPr>
          <w:p w14:paraId="6562735E" w14:textId="77777777" w:rsidR="00F25D98" w:rsidRPr="00125C96" w:rsidRDefault="00F25D98" w:rsidP="001E41F3">
            <w:pPr>
              <w:pStyle w:val="CRCoverPage"/>
              <w:spacing w:after="0"/>
              <w:jc w:val="right"/>
              <w:rPr>
                <w:noProof/>
              </w:rPr>
            </w:pPr>
            <w:r w:rsidRPr="00125C9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89DE9A" w:rsidR="00F25D98" w:rsidRPr="00125C96" w:rsidRDefault="003C379D" w:rsidP="001E41F3">
            <w:pPr>
              <w:pStyle w:val="CRCoverPage"/>
              <w:spacing w:after="0"/>
              <w:jc w:val="center"/>
              <w:rPr>
                <w:b/>
                <w:bCs/>
                <w:caps/>
                <w:noProof/>
              </w:rPr>
            </w:pPr>
            <w:r w:rsidRPr="00125C96">
              <w:rPr>
                <w:b/>
                <w:bCs/>
                <w:caps/>
                <w:noProof/>
              </w:rPr>
              <w:t>X</w:t>
            </w:r>
          </w:p>
        </w:tc>
      </w:tr>
    </w:tbl>
    <w:p w14:paraId="69DCC391" w14:textId="77777777" w:rsidR="001E41F3" w:rsidRPr="00125C9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25C96" w14:paraId="31618834" w14:textId="77777777" w:rsidTr="00547111">
        <w:tc>
          <w:tcPr>
            <w:tcW w:w="9640" w:type="dxa"/>
            <w:gridSpan w:val="11"/>
          </w:tcPr>
          <w:p w14:paraId="55477508" w14:textId="77777777" w:rsidR="001E41F3" w:rsidRPr="00125C96" w:rsidRDefault="001E41F3">
            <w:pPr>
              <w:pStyle w:val="CRCoverPage"/>
              <w:spacing w:after="0"/>
              <w:rPr>
                <w:noProof/>
                <w:sz w:val="8"/>
                <w:szCs w:val="8"/>
              </w:rPr>
            </w:pPr>
          </w:p>
        </w:tc>
      </w:tr>
      <w:tr w:rsidR="001E41F3" w:rsidRPr="00125C96" w14:paraId="58300953" w14:textId="77777777" w:rsidTr="00547111">
        <w:tc>
          <w:tcPr>
            <w:tcW w:w="1843" w:type="dxa"/>
            <w:tcBorders>
              <w:top w:val="single" w:sz="4" w:space="0" w:color="auto"/>
              <w:left w:val="single" w:sz="4" w:space="0" w:color="auto"/>
            </w:tcBorders>
          </w:tcPr>
          <w:p w14:paraId="05B2F3A2" w14:textId="77777777" w:rsidR="001E41F3" w:rsidRPr="00125C96" w:rsidRDefault="001E41F3">
            <w:pPr>
              <w:pStyle w:val="CRCoverPage"/>
              <w:tabs>
                <w:tab w:val="right" w:pos="1759"/>
              </w:tabs>
              <w:spacing w:after="0"/>
              <w:rPr>
                <w:b/>
                <w:i/>
                <w:noProof/>
              </w:rPr>
            </w:pPr>
            <w:r w:rsidRPr="00125C96">
              <w:rPr>
                <w:b/>
                <w:i/>
                <w:noProof/>
              </w:rPr>
              <w:t>Title:</w:t>
            </w:r>
            <w:r w:rsidRPr="00125C96">
              <w:rPr>
                <w:b/>
                <w:i/>
                <w:noProof/>
              </w:rPr>
              <w:tab/>
            </w:r>
          </w:p>
        </w:tc>
        <w:tc>
          <w:tcPr>
            <w:tcW w:w="7797" w:type="dxa"/>
            <w:gridSpan w:val="10"/>
            <w:tcBorders>
              <w:top w:val="single" w:sz="4" w:space="0" w:color="auto"/>
              <w:right w:val="single" w:sz="4" w:space="0" w:color="auto"/>
            </w:tcBorders>
            <w:shd w:val="pct30" w:color="FFFF00" w:fill="auto"/>
          </w:tcPr>
          <w:p w14:paraId="3D393EEE" w14:textId="6D20FD66" w:rsidR="001E41F3" w:rsidRPr="00125C96" w:rsidRDefault="00505E91" w:rsidP="0019352C">
            <w:pPr>
              <w:pStyle w:val="CRCoverPage"/>
              <w:spacing w:after="0"/>
              <w:ind w:left="100"/>
              <w:rPr>
                <w:noProof/>
                <w:lang w:eastAsia="zh-CN"/>
              </w:rPr>
            </w:pPr>
            <w:r>
              <w:rPr>
                <w:noProof/>
                <w:lang w:eastAsia="zh-CN"/>
              </w:rPr>
              <w:t>Slice deregistration inactvity timer for Alternative S-NSSAI</w:t>
            </w:r>
          </w:p>
        </w:tc>
      </w:tr>
      <w:tr w:rsidR="001E41F3" w:rsidRPr="00125C96" w14:paraId="05C08479" w14:textId="77777777" w:rsidTr="00547111">
        <w:tc>
          <w:tcPr>
            <w:tcW w:w="1843" w:type="dxa"/>
            <w:tcBorders>
              <w:left w:val="single" w:sz="4" w:space="0" w:color="auto"/>
            </w:tcBorders>
          </w:tcPr>
          <w:p w14:paraId="45E29F53" w14:textId="77777777" w:rsidR="001E41F3" w:rsidRPr="00125C96"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25C96" w:rsidRDefault="001E41F3">
            <w:pPr>
              <w:pStyle w:val="CRCoverPage"/>
              <w:spacing w:after="0"/>
              <w:rPr>
                <w:noProof/>
                <w:sz w:val="8"/>
                <w:szCs w:val="8"/>
              </w:rPr>
            </w:pPr>
          </w:p>
        </w:tc>
      </w:tr>
      <w:tr w:rsidR="001E41F3" w:rsidRPr="00125C96" w14:paraId="46D5D7C2" w14:textId="77777777" w:rsidTr="00547111">
        <w:tc>
          <w:tcPr>
            <w:tcW w:w="1843" w:type="dxa"/>
            <w:tcBorders>
              <w:left w:val="single" w:sz="4" w:space="0" w:color="auto"/>
            </w:tcBorders>
          </w:tcPr>
          <w:p w14:paraId="45A6C2C4" w14:textId="77777777" w:rsidR="001E41F3" w:rsidRPr="005A5C2D" w:rsidRDefault="001E41F3">
            <w:pPr>
              <w:pStyle w:val="CRCoverPage"/>
              <w:tabs>
                <w:tab w:val="right" w:pos="1759"/>
              </w:tabs>
              <w:spacing w:after="0"/>
              <w:rPr>
                <w:b/>
                <w:i/>
                <w:noProof/>
              </w:rPr>
            </w:pPr>
            <w:r w:rsidRPr="005A5C2D">
              <w:rPr>
                <w:b/>
                <w:i/>
                <w:noProof/>
              </w:rPr>
              <w:t>Source to WG:</w:t>
            </w:r>
          </w:p>
        </w:tc>
        <w:tc>
          <w:tcPr>
            <w:tcW w:w="7797" w:type="dxa"/>
            <w:gridSpan w:val="10"/>
            <w:tcBorders>
              <w:right w:val="single" w:sz="4" w:space="0" w:color="auto"/>
            </w:tcBorders>
            <w:shd w:val="pct30" w:color="FFFF00" w:fill="auto"/>
          </w:tcPr>
          <w:p w14:paraId="298AA482" w14:textId="149C5221" w:rsidR="001E41F3" w:rsidRPr="00125C96" w:rsidRDefault="00304D92" w:rsidP="005A5C2D">
            <w:pPr>
              <w:pStyle w:val="CRCoverPage"/>
              <w:spacing w:after="0"/>
              <w:ind w:left="100"/>
              <w:rPr>
                <w:noProof/>
                <w:lang w:eastAsia="zh-CN"/>
              </w:rPr>
            </w:pPr>
            <w:r>
              <w:rPr>
                <w:lang w:eastAsia="zh-CN"/>
              </w:rPr>
              <w:t>Samsung</w:t>
            </w:r>
          </w:p>
        </w:tc>
      </w:tr>
      <w:tr w:rsidR="001E41F3" w:rsidRPr="00125C96" w14:paraId="4196B218" w14:textId="77777777" w:rsidTr="00547111">
        <w:tc>
          <w:tcPr>
            <w:tcW w:w="1843" w:type="dxa"/>
            <w:tcBorders>
              <w:left w:val="single" w:sz="4" w:space="0" w:color="auto"/>
            </w:tcBorders>
          </w:tcPr>
          <w:p w14:paraId="14C300BA" w14:textId="77777777" w:rsidR="001E41F3" w:rsidRPr="00125C96" w:rsidRDefault="001E41F3">
            <w:pPr>
              <w:pStyle w:val="CRCoverPage"/>
              <w:tabs>
                <w:tab w:val="right" w:pos="1759"/>
              </w:tabs>
              <w:spacing w:after="0"/>
              <w:rPr>
                <w:b/>
                <w:i/>
                <w:noProof/>
              </w:rPr>
            </w:pPr>
            <w:r w:rsidRPr="00125C96">
              <w:rPr>
                <w:b/>
                <w:i/>
                <w:noProof/>
              </w:rPr>
              <w:t>Source to TSG:</w:t>
            </w:r>
          </w:p>
        </w:tc>
        <w:tc>
          <w:tcPr>
            <w:tcW w:w="7797" w:type="dxa"/>
            <w:gridSpan w:val="10"/>
            <w:tcBorders>
              <w:right w:val="single" w:sz="4" w:space="0" w:color="auto"/>
            </w:tcBorders>
            <w:shd w:val="pct30" w:color="FFFF00" w:fill="auto"/>
          </w:tcPr>
          <w:p w14:paraId="17FF8B7B" w14:textId="3B3C6D5A" w:rsidR="001E41F3" w:rsidRPr="00125C96" w:rsidRDefault="003C379D" w:rsidP="003C379D">
            <w:pPr>
              <w:pStyle w:val="CRCoverPage"/>
              <w:spacing w:after="0"/>
              <w:ind w:left="100"/>
              <w:rPr>
                <w:noProof/>
                <w:lang w:eastAsia="zh-CN"/>
              </w:rPr>
            </w:pPr>
            <w:r w:rsidRPr="00125C96">
              <w:rPr>
                <w:rFonts w:hint="eastAsia"/>
                <w:lang w:eastAsia="zh-CN"/>
              </w:rPr>
              <w:t>S</w:t>
            </w:r>
            <w:r w:rsidR="000C3DB1">
              <w:rPr>
                <w:lang w:eastAsia="zh-CN"/>
              </w:rPr>
              <w:t>A</w:t>
            </w:r>
            <w:r w:rsidRPr="00125C96">
              <w:rPr>
                <w:rFonts w:hint="eastAsia"/>
                <w:lang w:eastAsia="zh-CN"/>
              </w:rPr>
              <w:t>2</w:t>
            </w:r>
          </w:p>
        </w:tc>
      </w:tr>
      <w:tr w:rsidR="001E41F3" w:rsidRPr="00125C96" w14:paraId="76303739" w14:textId="77777777" w:rsidTr="00547111">
        <w:tc>
          <w:tcPr>
            <w:tcW w:w="1843" w:type="dxa"/>
            <w:tcBorders>
              <w:left w:val="single" w:sz="4" w:space="0" w:color="auto"/>
            </w:tcBorders>
          </w:tcPr>
          <w:p w14:paraId="4D3B1657" w14:textId="77777777" w:rsidR="001E41F3" w:rsidRPr="00125C96"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25C96" w:rsidRDefault="001E41F3">
            <w:pPr>
              <w:pStyle w:val="CRCoverPage"/>
              <w:spacing w:after="0"/>
              <w:rPr>
                <w:noProof/>
                <w:sz w:val="8"/>
                <w:szCs w:val="8"/>
              </w:rPr>
            </w:pPr>
          </w:p>
        </w:tc>
      </w:tr>
      <w:tr w:rsidR="001E41F3" w:rsidRPr="00125C96" w14:paraId="50563E52" w14:textId="77777777" w:rsidTr="00547111">
        <w:tc>
          <w:tcPr>
            <w:tcW w:w="1843" w:type="dxa"/>
            <w:tcBorders>
              <w:left w:val="single" w:sz="4" w:space="0" w:color="auto"/>
            </w:tcBorders>
          </w:tcPr>
          <w:p w14:paraId="32C381B7" w14:textId="77777777" w:rsidR="001E41F3" w:rsidRPr="00125C96" w:rsidRDefault="001E41F3">
            <w:pPr>
              <w:pStyle w:val="CRCoverPage"/>
              <w:tabs>
                <w:tab w:val="right" w:pos="1759"/>
              </w:tabs>
              <w:spacing w:after="0"/>
              <w:rPr>
                <w:b/>
                <w:i/>
                <w:noProof/>
              </w:rPr>
            </w:pPr>
            <w:r w:rsidRPr="00125C96">
              <w:rPr>
                <w:b/>
                <w:i/>
                <w:noProof/>
              </w:rPr>
              <w:t>Work item code</w:t>
            </w:r>
            <w:r w:rsidR="0051580D" w:rsidRPr="00125C96">
              <w:rPr>
                <w:b/>
                <w:i/>
                <w:noProof/>
              </w:rPr>
              <w:t>:</w:t>
            </w:r>
          </w:p>
        </w:tc>
        <w:tc>
          <w:tcPr>
            <w:tcW w:w="3686" w:type="dxa"/>
            <w:gridSpan w:val="5"/>
            <w:shd w:val="pct30" w:color="FFFF00" w:fill="auto"/>
          </w:tcPr>
          <w:p w14:paraId="115414A3" w14:textId="77099B20" w:rsidR="001E41F3" w:rsidRPr="00125C96" w:rsidRDefault="003D7C59">
            <w:pPr>
              <w:pStyle w:val="CRCoverPage"/>
              <w:spacing w:after="0"/>
              <w:ind w:left="100"/>
              <w:rPr>
                <w:noProof/>
                <w:lang w:eastAsia="zh-CN"/>
              </w:rPr>
            </w:pPr>
            <w:r>
              <w:rPr>
                <w:lang w:eastAsia="zh-CN"/>
              </w:rPr>
              <w:t>eNS_Ph3</w:t>
            </w:r>
          </w:p>
        </w:tc>
        <w:tc>
          <w:tcPr>
            <w:tcW w:w="567" w:type="dxa"/>
            <w:tcBorders>
              <w:left w:val="nil"/>
            </w:tcBorders>
          </w:tcPr>
          <w:p w14:paraId="61A86BCF" w14:textId="77777777" w:rsidR="001E41F3" w:rsidRPr="00125C96" w:rsidRDefault="001E41F3">
            <w:pPr>
              <w:pStyle w:val="CRCoverPage"/>
              <w:spacing w:after="0"/>
              <w:ind w:right="100"/>
              <w:rPr>
                <w:noProof/>
              </w:rPr>
            </w:pPr>
          </w:p>
        </w:tc>
        <w:tc>
          <w:tcPr>
            <w:tcW w:w="1417" w:type="dxa"/>
            <w:gridSpan w:val="3"/>
            <w:tcBorders>
              <w:left w:val="nil"/>
            </w:tcBorders>
          </w:tcPr>
          <w:p w14:paraId="153CBFB1" w14:textId="77777777" w:rsidR="001E41F3" w:rsidRPr="00125C96" w:rsidRDefault="001E41F3">
            <w:pPr>
              <w:pStyle w:val="CRCoverPage"/>
              <w:spacing w:after="0"/>
              <w:jc w:val="right"/>
              <w:rPr>
                <w:noProof/>
              </w:rPr>
            </w:pPr>
            <w:r w:rsidRPr="00125C96">
              <w:rPr>
                <w:b/>
                <w:i/>
                <w:noProof/>
              </w:rPr>
              <w:t>Date:</w:t>
            </w:r>
          </w:p>
        </w:tc>
        <w:tc>
          <w:tcPr>
            <w:tcW w:w="2127" w:type="dxa"/>
            <w:tcBorders>
              <w:right w:val="single" w:sz="4" w:space="0" w:color="auto"/>
            </w:tcBorders>
            <w:shd w:val="pct30" w:color="FFFF00" w:fill="auto"/>
          </w:tcPr>
          <w:p w14:paraId="56929475" w14:textId="17CFE745" w:rsidR="001E41F3" w:rsidRPr="00125C96" w:rsidRDefault="00FF2C99" w:rsidP="00D73912">
            <w:pPr>
              <w:pStyle w:val="CRCoverPage"/>
              <w:spacing w:after="0"/>
              <w:ind w:left="100"/>
              <w:rPr>
                <w:noProof/>
                <w:lang w:eastAsia="zh-CN"/>
              </w:rPr>
            </w:pPr>
            <w:r w:rsidRPr="00125C96">
              <w:rPr>
                <w:rFonts w:hint="eastAsia"/>
                <w:lang w:eastAsia="zh-CN"/>
              </w:rPr>
              <w:t>202</w:t>
            </w:r>
            <w:r w:rsidR="000F12A2">
              <w:rPr>
                <w:lang w:eastAsia="zh-CN"/>
              </w:rPr>
              <w:t>5</w:t>
            </w:r>
            <w:r w:rsidRPr="00125C96">
              <w:rPr>
                <w:rFonts w:hint="eastAsia"/>
                <w:lang w:eastAsia="zh-CN"/>
              </w:rPr>
              <w:t>-</w:t>
            </w:r>
            <w:r w:rsidR="000F12A2">
              <w:rPr>
                <w:lang w:eastAsia="zh-CN"/>
              </w:rPr>
              <w:t>01-14</w:t>
            </w:r>
          </w:p>
        </w:tc>
      </w:tr>
      <w:tr w:rsidR="001E41F3" w:rsidRPr="00125C96" w14:paraId="690C7843" w14:textId="77777777" w:rsidTr="00547111">
        <w:tc>
          <w:tcPr>
            <w:tcW w:w="1843" w:type="dxa"/>
            <w:tcBorders>
              <w:left w:val="single" w:sz="4" w:space="0" w:color="auto"/>
            </w:tcBorders>
          </w:tcPr>
          <w:p w14:paraId="17A1A642" w14:textId="77777777" w:rsidR="001E41F3" w:rsidRPr="00125C96" w:rsidRDefault="001E41F3">
            <w:pPr>
              <w:pStyle w:val="CRCoverPage"/>
              <w:spacing w:after="0"/>
              <w:rPr>
                <w:b/>
                <w:i/>
                <w:noProof/>
                <w:sz w:val="8"/>
                <w:szCs w:val="8"/>
              </w:rPr>
            </w:pPr>
          </w:p>
        </w:tc>
        <w:tc>
          <w:tcPr>
            <w:tcW w:w="1986" w:type="dxa"/>
            <w:gridSpan w:val="4"/>
          </w:tcPr>
          <w:p w14:paraId="2F73FCFB" w14:textId="77777777" w:rsidR="001E41F3" w:rsidRPr="00125C96" w:rsidRDefault="001E41F3">
            <w:pPr>
              <w:pStyle w:val="CRCoverPage"/>
              <w:spacing w:after="0"/>
              <w:rPr>
                <w:noProof/>
                <w:sz w:val="8"/>
                <w:szCs w:val="8"/>
              </w:rPr>
            </w:pPr>
          </w:p>
        </w:tc>
        <w:tc>
          <w:tcPr>
            <w:tcW w:w="2267" w:type="dxa"/>
            <w:gridSpan w:val="2"/>
          </w:tcPr>
          <w:p w14:paraId="0FBCFC35" w14:textId="77777777" w:rsidR="001E41F3" w:rsidRPr="00125C96" w:rsidRDefault="001E41F3">
            <w:pPr>
              <w:pStyle w:val="CRCoverPage"/>
              <w:spacing w:after="0"/>
              <w:rPr>
                <w:noProof/>
                <w:sz w:val="8"/>
                <w:szCs w:val="8"/>
              </w:rPr>
            </w:pPr>
          </w:p>
        </w:tc>
        <w:tc>
          <w:tcPr>
            <w:tcW w:w="1417" w:type="dxa"/>
            <w:gridSpan w:val="3"/>
          </w:tcPr>
          <w:p w14:paraId="60243A9E" w14:textId="77777777" w:rsidR="001E41F3" w:rsidRPr="00125C9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25C96" w:rsidRDefault="001E41F3">
            <w:pPr>
              <w:pStyle w:val="CRCoverPage"/>
              <w:spacing w:after="0"/>
              <w:rPr>
                <w:noProof/>
                <w:sz w:val="8"/>
                <w:szCs w:val="8"/>
              </w:rPr>
            </w:pPr>
          </w:p>
        </w:tc>
      </w:tr>
      <w:tr w:rsidR="001E41F3" w:rsidRPr="00125C96" w14:paraId="13D4AF59" w14:textId="77777777" w:rsidTr="00547111">
        <w:trPr>
          <w:cantSplit/>
        </w:trPr>
        <w:tc>
          <w:tcPr>
            <w:tcW w:w="1843" w:type="dxa"/>
            <w:tcBorders>
              <w:left w:val="single" w:sz="4" w:space="0" w:color="auto"/>
            </w:tcBorders>
          </w:tcPr>
          <w:p w14:paraId="1E6EA205" w14:textId="77777777" w:rsidR="001E41F3" w:rsidRPr="00125C96" w:rsidRDefault="001E41F3">
            <w:pPr>
              <w:pStyle w:val="CRCoverPage"/>
              <w:tabs>
                <w:tab w:val="right" w:pos="1759"/>
              </w:tabs>
              <w:spacing w:after="0"/>
              <w:rPr>
                <w:b/>
                <w:i/>
                <w:noProof/>
              </w:rPr>
            </w:pPr>
            <w:r w:rsidRPr="00125C96">
              <w:rPr>
                <w:b/>
                <w:i/>
                <w:noProof/>
              </w:rPr>
              <w:t>Category:</w:t>
            </w:r>
          </w:p>
        </w:tc>
        <w:tc>
          <w:tcPr>
            <w:tcW w:w="851" w:type="dxa"/>
            <w:shd w:val="pct30" w:color="FFFF00" w:fill="auto"/>
          </w:tcPr>
          <w:p w14:paraId="154A6113" w14:textId="34D2D819" w:rsidR="001E41F3" w:rsidRPr="00125C96" w:rsidRDefault="004210C1" w:rsidP="00D24991">
            <w:pPr>
              <w:pStyle w:val="CRCoverPage"/>
              <w:spacing w:after="0"/>
              <w:ind w:left="100" w:right="-609"/>
              <w:rPr>
                <w:b/>
                <w:noProof/>
                <w:lang w:eastAsia="zh-CN"/>
              </w:rPr>
            </w:pPr>
            <w:r>
              <w:rPr>
                <w:lang w:eastAsia="zh-CN"/>
              </w:rPr>
              <w:t>F</w:t>
            </w:r>
          </w:p>
        </w:tc>
        <w:tc>
          <w:tcPr>
            <w:tcW w:w="3402" w:type="dxa"/>
            <w:gridSpan w:val="5"/>
            <w:tcBorders>
              <w:left w:val="nil"/>
            </w:tcBorders>
          </w:tcPr>
          <w:p w14:paraId="617AE5C6" w14:textId="77777777" w:rsidR="001E41F3" w:rsidRPr="00125C96" w:rsidRDefault="001E41F3">
            <w:pPr>
              <w:pStyle w:val="CRCoverPage"/>
              <w:spacing w:after="0"/>
              <w:rPr>
                <w:noProof/>
              </w:rPr>
            </w:pPr>
          </w:p>
        </w:tc>
        <w:tc>
          <w:tcPr>
            <w:tcW w:w="1417" w:type="dxa"/>
            <w:gridSpan w:val="3"/>
            <w:tcBorders>
              <w:left w:val="nil"/>
            </w:tcBorders>
          </w:tcPr>
          <w:p w14:paraId="42CDCEE5" w14:textId="77777777" w:rsidR="001E41F3" w:rsidRPr="00125C96" w:rsidRDefault="001E41F3">
            <w:pPr>
              <w:pStyle w:val="CRCoverPage"/>
              <w:spacing w:after="0"/>
              <w:jc w:val="right"/>
              <w:rPr>
                <w:b/>
                <w:i/>
                <w:noProof/>
              </w:rPr>
            </w:pPr>
            <w:r w:rsidRPr="00125C96">
              <w:rPr>
                <w:b/>
                <w:i/>
                <w:noProof/>
              </w:rPr>
              <w:t>Release:</w:t>
            </w:r>
          </w:p>
        </w:tc>
        <w:tc>
          <w:tcPr>
            <w:tcW w:w="2127" w:type="dxa"/>
            <w:tcBorders>
              <w:right w:val="single" w:sz="4" w:space="0" w:color="auto"/>
            </w:tcBorders>
            <w:shd w:val="pct30" w:color="FFFF00" w:fill="auto"/>
          </w:tcPr>
          <w:p w14:paraId="6C870B98" w14:textId="3D7BE0E7" w:rsidR="001E41F3" w:rsidRPr="00125C96" w:rsidRDefault="00FF2C99" w:rsidP="00895A49">
            <w:pPr>
              <w:pStyle w:val="CRCoverPage"/>
              <w:spacing w:after="0"/>
              <w:ind w:left="100"/>
              <w:rPr>
                <w:noProof/>
                <w:lang w:eastAsia="zh-CN"/>
              </w:rPr>
            </w:pPr>
            <w:r w:rsidRPr="00125C96">
              <w:rPr>
                <w:rFonts w:hint="eastAsia"/>
                <w:lang w:eastAsia="zh-CN"/>
              </w:rPr>
              <w:t>Rel-1</w:t>
            </w:r>
            <w:r w:rsidR="004210C1">
              <w:rPr>
                <w:lang w:eastAsia="zh-CN"/>
              </w:rPr>
              <w:t>8</w:t>
            </w:r>
          </w:p>
        </w:tc>
      </w:tr>
      <w:tr w:rsidR="001E41F3" w:rsidRPr="00125C96" w14:paraId="30122F0C" w14:textId="77777777" w:rsidTr="00547111">
        <w:tc>
          <w:tcPr>
            <w:tcW w:w="1843" w:type="dxa"/>
            <w:tcBorders>
              <w:left w:val="single" w:sz="4" w:space="0" w:color="auto"/>
              <w:bottom w:val="single" w:sz="4" w:space="0" w:color="auto"/>
            </w:tcBorders>
          </w:tcPr>
          <w:p w14:paraId="615796D0" w14:textId="77777777" w:rsidR="001E41F3" w:rsidRPr="00125C9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25C96" w:rsidRDefault="001E41F3">
            <w:pPr>
              <w:pStyle w:val="CRCoverPage"/>
              <w:spacing w:after="0"/>
              <w:ind w:left="383" w:hanging="383"/>
              <w:rPr>
                <w:i/>
                <w:noProof/>
                <w:sz w:val="18"/>
              </w:rPr>
            </w:pPr>
            <w:r w:rsidRPr="00125C96">
              <w:rPr>
                <w:i/>
                <w:noProof/>
                <w:sz w:val="18"/>
              </w:rPr>
              <w:t xml:space="preserve">Use </w:t>
            </w:r>
            <w:r w:rsidRPr="00125C96">
              <w:rPr>
                <w:i/>
                <w:noProof/>
                <w:sz w:val="18"/>
                <w:u w:val="single"/>
              </w:rPr>
              <w:t>one</w:t>
            </w:r>
            <w:r w:rsidRPr="00125C96">
              <w:rPr>
                <w:i/>
                <w:noProof/>
                <w:sz w:val="18"/>
              </w:rPr>
              <w:t xml:space="preserve"> of the following categories:</w:t>
            </w:r>
            <w:r w:rsidRPr="00125C96">
              <w:rPr>
                <w:b/>
                <w:i/>
                <w:noProof/>
                <w:sz w:val="18"/>
              </w:rPr>
              <w:br/>
              <w:t>F</w:t>
            </w:r>
            <w:r w:rsidRPr="00125C96">
              <w:rPr>
                <w:i/>
                <w:noProof/>
                <w:sz w:val="18"/>
              </w:rPr>
              <w:t xml:space="preserve">  (correction)</w:t>
            </w:r>
            <w:r w:rsidRPr="00125C96">
              <w:rPr>
                <w:i/>
                <w:noProof/>
                <w:sz w:val="18"/>
              </w:rPr>
              <w:br/>
            </w:r>
            <w:r w:rsidRPr="00125C96">
              <w:rPr>
                <w:b/>
                <w:i/>
                <w:noProof/>
                <w:sz w:val="18"/>
              </w:rPr>
              <w:t>A</w:t>
            </w:r>
            <w:r w:rsidRPr="00125C96">
              <w:rPr>
                <w:i/>
                <w:noProof/>
                <w:sz w:val="18"/>
              </w:rPr>
              <w:t xml:space="preserve">  (</w:t>
            </w:r>
            <w:r w:rsidR="00DE34CF" w:rsidRPr="00125C96">
              <w:rPr>
                <w:i/>
                <w:noProof/>
                <w:sz w:val="18"/>
              </w:rPr>
              <w:t xml:space="preserve">mirror </w:t>
            </w:r>
            <w:r w:rsidRPr="00125C96">
              <w:rPr>
                <w:i/>
                <w:noProof/>
                <w:sz w:val="18"/>
              </w:rPr>
              <w:t>correspond</w:t>
            </w:r>
            <w:r w:rsidR="00DE34CF" w:rsidRPr="00125C96">
              <w:rPr>
                <w:i/>
                <w:noProof/>
                <w:sz w:val="18"/>
              </w:rPr>
              <w:t xml:space="preserve">ing </w:t>
            </w:r>
            <w:r w:rsidRPr="00125C96">
              <w:rPr>
                <w:i/>
                <w:noProof/>
                <w:sz w:val="18"/>
              </w:rPr>
              <w:t xml:space="preserve">to a </w:t>
            </w:r>
            <w:r w:rsidR="00DE34CF" w:rsidRPr="00125C96">
              <w:rPr>
                <w:i/>
                <w:noProof/>
                <w:sz w:val="18"/>
              </w:rPr>
              <w:t xml:space="preserve">change </w:t>
            </w:r>
            <w:r w:rsidRPr="00125C96">
              <w:rPr>
                <w:i/>
                <w:noProof/>
                <w:sz w:val="18"/>
              </w:rPr>
              <w:t xml:space="preserve">in an earlier </w:t>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Pr="00125C96">
              <w:rPr>
                <w:i/>
                <w:noProof/>
                <w:sz w:val="18"/>
              </w:rPr>
              <w:t>release)</w:t>
            </w:r>
            <w:r w:rsidRPr="00125C96">
              <w:rPr>
                <w:i/>
                <w:noProof/>
                <w:sz w:val="18"/>
              </w:rPr>
              <w:br/>
            </w:r>
            <w:r w:rsidRPr="00125C96">
              <w:rPr>
                <w:b/>
                <w:i/>
                <w:noProof/>
                <w:sz w:val="18"/>
              </w:rPr>
              <w:t>B</w:t>
            </w:r>
            <w:r w:rsidRPr="00125C96">
              <w:rPr>
                <w:i/>
                <w:noProof/>
                <w:sz w:val="18"/>
              </w:rPr>
              <w:t xml:space="preserve">  (addition of feature), </w:t>
            </w:r>
            <w:r w:rsidRPr="00125C96">
              <w:rPr>
                <w:i/>
                <w:noProof/>
                <w:sz w:val="18"/>
              </w:rPr>
              <w:br/>
            </w:r>
            <w:r w:rsidRPr="00125C96">
              <w:rPr>
                <w:b/>
                <w:i/>
                <w:noProof/>
                <w:sz w:val="18"/>
              </w:rPr>
              <w:t>C</w:t>
            </w:r>
            <w:r w:rsidRPr="00125C96">
              <w:rPr>
                <w:i/>
                <w:noProof/>
                <w:sz w:val="18"/>
              </w:rPr>
              <w:t xml:space="preserve">  (functional modification of feature)</w:t>
            </w:r>
            <w:r w:rsidRPr="00125C96">
              <w:rPr>
                <w:i/>
                <w:noProof/>
                <w:sz w:val="18"/>
              </w:rPr>
              <w:br/>
            </w:r>
            <w:r w:rsidRPr="00125C96">
              <w:rPr>
                <w:b/>
                <w:i/>
                <w:noProof/>
                <w:sz w:val="18"/>
              </w:rPr>
              <w:t>D</w:t>
            </w:r>
            <w:r w:rsidRPr="00125C96">
              <w:rPr>
                <w:i/>
                <w:noProof/>
                <w:sz w:val="18"/>
              </w:rPr>
              <w:t xml:space="preserve">  (editorial modification)</w:t>
            </w:r>
          </w:p>
          <w:p w14:paraId="05D36727" w14:textId="77777777" w:rsidR="001E41F3" w:rsidRPr="00125C96" w:rsidRDefault="001E41F3">
            <w:pPr>
              <w:pStyle w:val="CRCoverPage"/>
              <w:rPr>
                <w:noProof/>
              </w:rPr>
            </w:pPr>
            <w:r w:rsidRPr="00125C96">
              <w:rPr>
                <w:noProof/>
                <w:sz w:val="18"/>
              </w:rPr>
              <w:t>Detailed explanations of the above categories can</w:t>
            </w:r>
            <w:r w:rsidRPr="00125C96">
              <w:rPr>
                <w:noProof/>
                <w:sz w:val="18"/>
              </w:rPr>
              <w:br/>
              <w:t xml:space="preserve">be found in 3GPP </w:t>
            </w:r>
            <w:hyperlink r:id="rId11" w:history="1">
              <w:r w:rsidRPr="00125C96">
                <w:rPr>
                  <w:rStyle w:val="Hyperlink"/>
                  <w:noProof/>
                  <w:sz w:val="18"/>
                </w:rPr>
                <w:t>TR 21.900</w:t>
              </w:r>
            </w:hyperlink>
            <w:r w:rsidRPr="00125C96">
              <w:rPr>
                <w:noProof/>
                <w:sz w:val="18"/>
              </w:rPr>
              <w:t>.</w:t>
            </w:r>
          </w:p>
        </w:tc>
        <w:tc>
          <w:tcPr>
            <w:tcW w:w="3120" w:type="dxa"/>
            <w:gridSpan w:val="2"/>
            <w:tcBorders>
              <w:bottom w:val="single" w:sz="4" w:space="0" w:color="auto"/>
              <w:right w:val="single" w:sz="4" w:space="0" w:color="auto"/>
            </w:tcBorders>
          </w:tcPr>
          <w:p w14:paraId="1A28F380" w14:textId="2B8F7B7C" w:rsidR="000C038A" w:rsidRPr="00125C96" w:rsidRDefault="001E41F3" w:rsidP="00BD6BB8">
            <w:pPr>
              <w:pStyle w:val="CRCoverPage"/>
              <w:tabs>
                <w:tab w:val="left" w:pos="950"/>
              </w:tabs>
              <w:spacing w:after="0"/>
              <w:ind w:left="241" w:hanging="241"/>
              <w:rPr>
                <w:i/>
                <w:noProof/>
                <w:sz w:val="18"/>
              </w:rPr>
            </w:pPr>
            <w:r w:rsidRPr="00125C96">
              <w:rPr>
                <w:i/>
                <w:noProof/>
                <w:sz w:val="18"/>
              </w:rPr>
              <w:t xml:space="preserve">Use </w:t>
            </w:r>
            <w:r w:rsidRPr="00125C96">
              <w:rPr>
                <w:i/>
                <w:noProof/>
                <w:sz w:val="18"/>
                <w:u w:val="single"/>
              </w:rPr>
              <w:t>one</w:t>
            </w:r>
            <w:r w:rsidRPr="00125C96">
              <w:rPr>
                <w:i/>
                <w:noProof/>
                <w:sz w:val="18"/>
              </w:rPr>
              <w:t xml:space="preserve"> of the following releases:</w:t>
            </w:r>
            <w:r w:rsidRPr="00125C96">
              <w:rPr>
                <w:i/>
                <w:noProof/>
                <w:sz w:val="18"/>
              </w:rPr>
              <w:br/>
              <w:t>Rel-8</w:t>
            </w:r>
            <w:r w:rsidRPr="00125C96">
              <w:rPr>
                <w:i/>
                <w:noProof/>
                <w:sz w:val="18"/>
              </w:rPr>
              <w:tab/>
              <w:t>(Release 8)</w:t>
            </w:r>
            <w:r w:rsidR="007C2097" w:rsidRPr="00125C96">
              <w:rPr>
                <w:i/>
                <w:noProof/>
                <w:sz w:val="18"/>
              </w:rPr>
              <w:br/>
              <w:t>Rel-9</w:t>
            </w:r>
            <w:r w:rsidR="007C2097" w:rsidRPr="00125C96">
              <w:rPr>
                <w:i/>
                <w:noProof/>
                <w:sz w:val="18"/>
              </w:rPr>
              <w:tab/>
              <w:t>(Release 9)</w:t>
            </w:r>
            <w:r w:rsidR="009777D9" w:rsidRPr="00125C96">
              <w:rPr>
                <w:i/>
                <w:noProof/>
                <w:sz w:val="18"/>
              </w:rPr>
              <w:br/>
              <w:t>Rel-10</w:t>
            </w:r>
            <w:r w:rsidR="009777D9" w:rsidRPr="00125C96">
              <w:rPr>
                <w:i/>
                <w:noProof/>
                <w:sz w:val="18"/>
              </w:rPr>
              <w:tab/>
              <w:t>(Release 10)</w:t>
            </w:r>
            <w:r w:rsidR="000C038A" w:rsidRPr="00125C96">
              <w:rPr>
                <w:i/>
                <w:noProof/>
                <w:sz w:val="18"/>
              </w:rPr>
              <w:br/>
              <w:t>Rel-11</w:t>
            </w:r>
            <w:r w:rsidR="000C038A" w:rsidRPr="00125C96">
              <w:rPr>
                <w:i/>
                <w:noProof/>
                <w:sz w:val="18"/>
              </w:rPr>
              <w:tab/>
              <w:t>(Release 11)</w:t>
            </w:r>
            <w:r w:rsidR="000C038A" w:rsidRPr="00125C96">
              <w:rPr>
                <w:i/>
                <w:noProof/>
                <w:sz w:val="18"/>
              </w:rPr>
              <w:br/>
            </w:r>
            <w:r w:rsidR="002E472E" w:rsidRPr="00125C96">
              <w:rPr>
                <w:i/>
                <w:noProof/>
                <w:sz w:val="18"/>
              </w:rPr>
              <w:t>…</w:t>
            </w:r>
            <w:r w:rsidR="0051580D" w:rsidRPr="00125C96">
              <w:rPr>
                <w:i/>
                <w:noProof/>
                <w:sz w:val="18"/>
              </w:rPr>
              <w:br/>
            </w:r>
            <w:r w:rsidR="00E34898" w:rsidRPr="00125C96">
              <w:rPr>
                <w:i/>
                <w:noProof/>
                <w:sz w:val="18"/>
              </w:rPr>
              <w:t>Rel-16</w:t>
            </w:r>
            <w:r w:rsidR="00E34898" w:rsidRPr="00125C96">
              <w:rPr>
                <w:i/>
                <w:noProof/>
                <w:sz w:val="18"/>
              </w:rPr>
              <w:tab/>
              <w:t>(Release 16)</w:t>
            </w:r>
            <w:r w:rsidR="002E472E" w:rsidRPr="00125C96">
              <w:rPr>
                <w:i/>
                <w:noProof/>
                <w:sz w:val="18"/>
              </w:rPr>
              <w:br/>
              <w:t>Rel-17</w:t>
            </w:r>
            <w:r w:rsidR="002E472E" w:rsidRPr="00125C96">
              <w:rPr>
                <w:i/>
                <w:noProof/>
                <w:sz w:val="18"/>
              </w:rPr>
              <w:tab/>
              <w:t>(Release 17)</w:t>
            </w:r>
            <w:r w:rsidR="002E472E" w:rsidRPr="00125C96">
              <w:rPr>
                <w:i/>
                <w:noProof/>
                <w:sz w:val="18"/>
              </w:rPr>
              <w:br/>
              <w:t>Rel-18</w:t>
            </w:r>
            <w:r w:rsidR="002E472E" w:rsidRPr="00125C96">
              <w:rPr>
                <w:i/>
                <w:noProof/>
                <w:sz w:val="18"/>
              </w:rPr>
              <w:tab/>
              <w:t>(Release 18)</w:t>
            </w:r>
            <w:r w:rsidR="00C870F6" w:rsidRPr="00125C96">
              <w:rPr>
                <w:i/>
                <w:noProof/>
                <w:sz w:val="18"/>
              </w:rPr>
              <w:br/>
              <w:t>Rel-19</w:t>
            </w:r>
            <w:r w:rsidR="00653DE4" w:rsidRPr="00125C96">
              <w:rPr>
                <w:i/>
                <w:noProof/>
                <w:sz w:val="18"/>
              </w:rPr>
              <w:tab/>
              <w:t>(Release 19)</w:t>
            </w:r>
          </w:p>
        </w:tc>
      </w:tr>
      <w:tr w:rsidR="001E41F3" w:rsidRPr="00125C96" w14:paraId="7FBEB8E7" w14:textId="77777777" w:rsidTr="00547111">
        <w:tc>
          <w:tcPr>
            <w:tcW w:w="1843" w:type="dxa"/>
          </w:tcPr>
          <w:p w14:paraId="44A3A604" w14:textId="77777777" w:rsidR="001E41F3" w:rsidRPr="00125C96" w:rsidRDefault="001E41F3">
            <w:pPr>
              <w:pStyle w:val="CRCoverPage"/>
              <w:spacing w:after="0"/>
              <w:rPr>
                <w:b/>
                <w:i/>
                <w:noProof/>
                <w:sz w:val="8"/>
                <w:szCs w:val="8"/>
              </w:rPr>
            </w:pPr>
          </w:p>
        </w:tc>
        <w:tc>
          <w:tcPr>
            <w:tcW w:w="7797" w:type="dxa"/>
            <w:gridSpan w:val="10"/>
          </w:tcPr>
          <w:p w14:paraId="5524CC4E" w14:textId="77777777" w:rsidR="001E41F3" w:rsidRPr="00125C96" w:rsidRDefault="001E41F3">
            <w:pPr>
              <w:pStyle w:val="CRCoverPage"/>
              <w:spacing w:after="0"/>
              <w:rPr>
                <w:noProof/>
                <w:sz w:val="8"/>
                <w:szCs w:val="8"/>
              </w:rPr>
            </w:pPr>
          </w:p>
        </w:tc>
      </w:tr>
      <w:tr w:rsidR="001E41F3" w:rsidRPr="00414ACF" w14:paraId="1256F52C" w14:textId="77777777" w:rsidTr="00547111">
        <w:tc>
          <w:tcPr>
            <w:tcW w:w="2694" w:type="dxa"/>
            <w:gridSpan w:val="2"/>
            <w:tcBorders>
              <w:top w:val="single" w:sz="4" w:space="0" w:color="auto"/>
              <w:left w:val="single" w:sz="4" w:space="0" w:color="auto"/>
            </w:tcBorders>
          </w:tcPr>
          <w:p w14:paraId="52C87DB0" w14:textId="77777777" w:rsidR="001E41F3" w:rsidRPr="00125C96" w:rsidRDefault="001E41F3">
            <w:pPr>
              <w:pStyle w:val="CRCoverPage"/>
              <w:tabs>
                <w:tab w:val="right" w:pos="2184"/>
              </w:tabs>
              <w:spacing w:after="0"/>
              <w:rPr>
                <w:b/>
                <w:i/>
                <w:noProof/>
              </w:rPr>
            </w:pPr>
            <w:r w:rsidRPr="00125C96">
              <w:rPr>
                <w:b/>
                <w:i/>
                <w:noProof/>
              </w:rPr>
              <w:t>Reason for change:</w:t>
            </w:r>
          </w:p>
        </w:tc>
        <w:tc>
          <w:tcPr>
            <w:tcW w:w="6946" w:type="dxa"/>
            <w:gridSpan w:val="9"/>
            <w:tcBorders>
              <w:top w:val="single" w:sz="4" w:space="0" w:color="auto"/>
              <w:right w:val="single" w:sz="4" w:space="0" w:color="auto"/>
            </w:tcBorders>
            <w:shd w:val="pct30" w:color="FFFF00" w:fill="auto"/>
          </w:tcPr>
          <w:p w14:paraId="4EE94F97" w14:textId="67BE36C4" w:rsidR="00970C0A" w:rsidRDefault="00970C0A" w:rsidP="004F6450">
            <w:pPr>
              <w:pStyle w:val="CRCoverPage"/>
              <w:spacing w:after="0"/>
              <w:rPr>
                <w:noProof/>
              </w:rPr>
            </w:pPr>
            <w:r>
              <w:rPr>
                <w:noProof/>
              </w:rPr>
              <w:t>At CT1#150, CT1 clarified how UE and AMF removes the replaced S-NSSAI and Alternative S-NSSAI from Alternative NSSAI if these slices are removed from Allowed NSSAI</w:t>
            </w:r>
            <w:r w:rsidR="008349CE">
              <w:rPr>
                <w:noProof/>
              </w:rPr>
              <w:t xml:space="preserve"> </w:t>
            </w:r>
            <w:r w:rsidR="008349CE">
              <w:rPr>
                <w:noProof/>
                <w:lang w:eastAsia="zh-CN"/>
              </w:rPr>
              <w:t>when slice deregistation timer expires</w:t>
            </w:r>
            <w:r>
              <w:rPr>
                <w:noProof/>
              </w:rPr>
              <w:t>. As part of CT1 alignment this is updated.</w:t>
            </w:r>
          </w:p>
          <w:p w14:paraId="60A037B9" w14:textId="77777777" w:rsidR="00970C0A" w:rsidRDefault="00970C0A" w:rsidP="004F6450">
            <w:pPr>
              <w:pStyle w:val="CRCoverPage"/>
              <w:spacing w:after="0"/>
              <w:rPr>
                <w:noProof/>
              </w:rPr>
            </w:pPr>
          </w:p>
          <w:p w14:paraId="708AA7DE" w14:textId="1620D759" w:rsidR="0026348F" w:rsidRPr="00895908" w:rsidRDefault="00970C0A" w:rsidP="00970C0A">
            <w:pPr>
              <w:pStyle w:val="CRCoverPage"/>
              <w:spacing w:after="0"/>
              <w:rPr>
                <w:lang w:eastAsia="zh-CN"/>
              </w:rPr>
            </w:pPr>
            <w:r>
              <w:rPr>
                <w:noProof/>
              </w:rPr>
              <w:t>Also a</w:t>
            </w:r>
            <w:r w:rsidR="00A943D1">
              <w:rPr>
                <w:noProof/>
              </w:rPr>
              <w:t>t present Slice deregistation inactivity timer for Alternative S-NSSAI is not clarified. In this proposal how the timer will behave for Alternative S-NSSAI is clarified.</w:t>
            </w:r>
          </w:p>
        </w:tc>
      </w:tr>
      <w:tr w:rsidR="001E41F3" w:rsidRPr="00125C96" w14:paraId="4CA74D09" w14:textId="77777777" w:rsidTr="00547111">
        <w:tc>
          <w:tcPr>
            <w:tcW w:w="2694" w:type="dxa"/>
            <w:gridSpan w:val="2"/>
            <w:tcBorders>
              <w:left w:val="single" w:sz="4" w:space="0" w:color="auto"/>
            </w:tcBorders>
          </w:tcPr>
          <w:p w14:paraId="2D0866D6" w14:textId="77640145" w:rsidR="001E41F3" w:rsidRPr="00125C96"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25C96" w:rsidRDefault="001E41F3">
            <w:pPr>
              <w:pStyle w:val="CRCoverPage"/>
              <w:spacing w:after="0"/>
              <w:rPr>
                <w:noProof/>
                <w:sz w:val="8"/>
                <w:szCs w:val="8"/>
              </w:rPr>
            </w:pPr>
          </w:p>
        </w:tc>
      </w:tr>
      <w:tr w:rsidR="001E41F3" w:rsidRPr="00125C96" w14:paraId="21016551" w14:textId="77777777" w:rsidTr="00547111">
        <w:tc>
          <w:tcPr>
            <w:tcW w:w="2694" w:type="dxa"/>
            <w:gridSpan w:val="2"/>
            <w:tcBorders>
              <w:left w:val="single" w:sz="4" w:space="0" w:color="auto"/>
            </w:tcBorders>
          </w:tcPr>
          <w:p w14:paraId="49433147" w14:textId="77777777" w:rsidR="001E41F3" w:rsidRPr="00125C96" w:rsidRDefault="001E41F3">
            <w:pPr>
              <w:pStyle w:val="CRCoverPage"/>
              <w:tabs>
                <w:tab w:val="right" w:pos="2184"/>
              </w:tabs>
              <w:spacing w:after="0"/>
              <w:rPr>
                <w:b/>
                <w:i/>
                <w:noProof/>
              </w:rPr>
            </w:pPr>
            <w:r w:rsidRPr="00125C96">
              <w:rPr>
                <w:b/>
                <w:i/>
                <w:noProof/>
              </w:rPr>
              <w:t>Summary of change</w:t>
            </w:r>
            <w:r w:rsidR="0051580D" w:rsidRPr="00125C96">
              <w:rPr>
                <w:b/>
                <w:i/>
                <w:noProof/>
              </w:rPr>
              <w:t>:</w:t>
            </w:r>
          </w:p>
        </w:tc>
        <w:tc>
          <w:tcPr>
            <w:tcW w:w="6946" w:type="dxa"/>
            <w:gridSpan w:val="9"/>
            <w:tcBorders>
              <w:right w:val="single" w:sz="4" w:space="0" w:color="auto"/>
            </w:tcBorders>
            <w:shd w:val="pct30" w:color="FFFF00" w:fill="auto"/>
          </w:tcPr>
          <w:p w14:paraId="7E6025F9" w14:textId="77777777" w:rsidR="00D96473" w:rsidRDefault="004F6450" w:rsidP="00D1484E">
            <w:pPr>
              <w:pStyle w:val="CRCoverPage"/>
              <w:numPr>
                <w:ilvl w:val="0"/>
                <w:numId w:val="27"/>
              </w:numPr>
              <w:spacing w:after="0"/>
              <w:rPr>
                <w:noProof/>
                <w:lang w:eastAsia="zh-CN"/>
              </w:rPr>
            </w:pPr>
            <w:r>
              <w:rPr>
                <w:noProof/>
                <w:lang w:eastAsia="zh-CN"/>
              </w:rPr>
              <w:t>UE and AMF stops the slice deregistration inactivity timer and reset when PDU session is established with Alternative S-NSSAI</w:t>
            </w:r>
          </w:p>
          <w:p w14:paraId="31C656EC" w14:textId="5B8BFD30" w:rsidR="008349CE" w:rsidRPr="00125C96" w:rsidRDefault="008349CE" w:rsidP="00D1484E">
            <w:pPr>
              <w:pStyle w:val="CRCoverPage"/>
              <w:numPr>
                <w:ilvl w:val="0"/>
                <w:numId w:val="27"/>
              </w:numPr>
              <w:spacing w:after="0"/>
              <w:rPr>
                <w:noProof/>
                <w:lang w:eastAsia="zh-CN"/>
              </w:rPr>
            </w:pPr>
            <w:r>
              <w:rPr>
                <w:noProof/>
                <w:lang w:eastAsia="zh-CN"/>
              </w:rPr>
              <w:t>UE and AMF removes the replaced S-NSSAI and Alternative S-NSSAI from Alternative NSSAI when these slices are removed from Allowed NSSAI when slice deregistation timer expires</w:t>
            </w:r>
          </w:p>
        </w:tc>
      </w:tr>
      <w:tr w:rsidR="001E41F3" w:rsidRPr="00125C96" w14:paraId="1F886379" w14:textId="77777777" w:rsidTr="00547111">
        <w:tc>
          <w:tcPr>
            <w:tcW w:w="2694" w:type="dxa"/>
            <w:gridSpan w:val="2"/>
            <w:tcBorders>
              <w:left w:val="single" w:sz="4" w:space="0" w:color="auto"/>
            </w:tcBorders>
          </w:tcPr>
          <w:p w14:paraId="4D989623" w14:textId="3404BC08" w:rsidR="001E41F3" w:rsidRPr="00125C96"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25C96" w:rsidRDefault="001E41F3">
            <w:pPr>
              <w:pStyle w:val="CRCoverPage"/>
              <w:spacing w:after="0"/>
              <w:rPr>
                <w:noProof/>
                <w:sz w:val="8"/>
                <w:szCs w:val="8"/>
              </w:rPr>
            </w:pPr>
          </w:p>
        </w:tc>
      </w:tr>
      <w:tr w:rsidR="001E41F3" w:rsidRPr="00125C96" w14:paraId="678D7BF9" w14:textId="77777777" w:rsidTr="00547111">
        <w:tc>
          <w:tcPr>
            <w:tcW w:w="2694" w:type="dxa"/>
            <w:gridSpan w:val="2"/>
            <w:tcBorders>
              <w:left w:val="single" w:sz="4" w:space="0" w:color="auto"/>
              <w:bottom w:val="single" w:sz="4" w:space="0" w:color="auto"/>
            </w:tcBorders>
          </w:tcPr>
          <w:p w14:paraId="4E5CE1B6" w14:textId="77777777" w:rsidR="001E41F3" w:rsidRPr="00125C96" w:rsidRDefault="001E41F3">
            <w:pPr>
              <w:pStyle w:val="CRCoverPage"/>
              <w:tabs>
                <w:tab w:val="right" w:pos="2184"/>
              </w:tabs>
              <w:spacing w:after="0"/>
              <w:rPr>
                <w:b/>
                <w:i/>
                <w:noProof/>
              </w:rPr>
            </w:pPr>
            <w:r w:rsidRPr="00125C9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E2E2B7" w:rsidR="00895A49" w:rsidRPr="00125C96" w:rsidRDefault="004F6450" w:rsidP="008A0F15">
            <w:pPr>
              <w:pStyle w:val="CRCoverPage"/>
              <w:spacing w:after="0"/>
              <w:ind w:left="100"/>
              <w:rPr>
                <w:noProof/>
                <w:lang w:eastAsia="zh-CN"/>
              </w:rPr>
            </w:pPr>
            <w:r>
              <w:rPr>
                <w:noProof/>
                <w:lang w:eastAsia="zh-CN"/>
              </w:rPr>
              <w:t>Slice deregistration inactivity timer for Alternative S-NSSAI is not clear</w:t>
            </w:r>
          </w:p>
        </w:tc>
      </w:tr>
      <w:tr w:rsidR="001E41F3" w:rsidRPr="00125C96" w14:paraId="034AF533" w14:textId="77777777" w:rsidTr="00547111">
        <w:tc>
          <w:tcPr>
            <w:tcW w:w="2694" w:type="dxa"/>
            <w:gridSpan w:val="2"/>
          </w:tcPr>
          <w:p w14:paraId="39D9EB5B" w14:textId="27484B80" w:rsidR="001E41F3" w:rsidRPr="00125C96" w:rsidRDefault="001E41F3">
            <w:pPr>
              <w:pStyle w:val="CRCoverPage"/>
              <w:spacing w:after="0"/>
              <w:rPr>
                <w:b/>
                <w:i/>
                <w:noProof/>
                <w:sz w:val="8"/>
                <w:szCs w:val="8"/>
              </w:rPr>
            </w:pPr>
          </w:p>
        </w:tc>
        <w:tc>
          <w:tcPr>
            <w:tcW w:w="6946" w:type="dxa"/>
            <w:gridSpan w:val="9"/>
          </w:tcPr>
          <w:p w14:paraId="7826CB1C" w14:textId="77777777" w:rsidR="001E41F3" w:rsidRPr="00125C96" w:rsidRDefault="001E41F3">
            <w:pPr>
              <w:pStyle w:val="CRCoverPage"/>
              <w:spacing w:after="0"/>
              <w:rPr>
                <w:noProof/>
                <w:sz w:val="8"/>
                <w:szCs w:val="8"/>
              </w:rPr>
            </w:pPr>
          </w:p>
        </w:tc>
      </w:tr>
      <w:tr w:rsidR="001E41F3" w:rsidRPr="00125C96" w14:paraId="6A17D7AC" w14:textId="77777777" w:rsidTr="00547111">
        <w:tc>
          <w:tcPr>
            <w:tcW w:w="2694" w:type="dxa"/>
            <w:gridSpan w:val="2"/>
            <w:tcBorders>
              <w:top w:val="single" w:sz="4" w:space="0" w:color="auto"/>
              <w:left w:val="single" w:sz="4" w:space="0" w:color="auto"/>
            </w:tcBorders>
          </w:tcPr>
          <w:p w14:paraId="6DAD5B19" w14:textId="77777777" w:rsidR="001E41F3" w:rsidRPr="00125C96" w:rsidRDefault="001E41F3">
            <w:pPr>
              <w:pStyle w:val="CRCoverPage"/>
              <w:tabs>
                <w:tab w:val="right" w:pos="2184"/>
              </w:tabs>
              <w:spacing w:after="0"/>
              <w:rPr>
                <w:b/>
                <w:i/>
                <w:noProof/>
              </w:rPr>
            </w:pPr>
            <w:r w:rsidRPr="00125C9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AEF139" w:rsidR="001E41F3" w:rsidRPr="00125C96" w:rsidRDefault="00C803E4" w:rsidP="00AA0C8E">
            <w:pPr>
              <w:pStyle w:val="CRCoverPage"/>
              <w:spacing w:after="0"/>
              <w:ind w:left="100"/>
              <w:rPr>
                <w:noProof/>
                <w:lang w:eastAsia="zh-CN"/>
              </w:rPr>
            </w:pPr>
            <w:r>
              <w:rPr>
                <w:noProof/>
                <w:lang w:eastAsia="zh-CN"/>
              </w:rPr>
              <w:t>5.15.15.2</w:t>
            </w:r>
            <w:r w:rsidR="000D614D">
              <w:rPr>
                <w:noProof/>
                <w:lang w:eastAsia="zh-CN"/>
              </w:rPr>
              <w:t>, 5.15.19</w:t>
            </w:r>
          </w:p>
        </w:tc>
      </w:tr>
      <w:tr w:rsidR="001E41F3" w:rsidRPr="00125C96" w14:paraId="56E1E6C3" w14:textId="77777777" w:rsidTr="00547111">
        <w:tc>
          <w:tcPr>
            <w:tcW w:w="2694" w:type="dxa"/>
            <w:gridSpan w:val="2"/>
            <w:tcBorders>
              <w:left w:val="single" w:sz="4" w:space="0" w:color="auto"/>
            </w:tcBorders>
          </w:tcPr>
          <w:p w14:paraId="2FB9DE77" w14:textId="77777777" w:rsidR="001E41F3" w:rsidRPr="00125C96"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125C96" w:rsidRDefault="001E41F3">
            <w:pPr>
              <w:pStyle w:val="CRCoverPage"/>
              <w:spacing w:after="0"/>
              <w:rPr>
                <w:noProof/>
                <w:sz w:val="8"/>
                <w:szCs w:val="8"/>
              </w:rPr>
            </w:pPr>
          </w:p>
        </w:tc>
      </w:tr>
      <w:tr w:rsidR="001E41F3" w:rsidRPr="00125C96" w14:paraId="76F95A8B" w14:textId="77777777" w:rsidTr="00547111">
        <w:tc>
          <w:tcPr>
            <w:tcW w:w="2694" w:type="dxa"/>
            <w:gridSpan w:val="2"/>
            <w:tcBorders>
              <w:left w:val="single" w:sz="4" w:space="0" w:color="auto"/>
            </w:tcBorders>
          </w:tcPr>
          <w:p w14:paraId="335EAB52" w14:textId="77777777" w:rsidR="001E41F3" w:rsidRPr="00125C9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125C96" w:rsidRDefault="001E41F3">
            <w:pPr>
              <w:pStyle w:val="CRCoverPage"/>
              <w:spacing w:after="0"/>
              <w:jc w:val="center"/>
              <w:rPr>
                <w:b/>
                <w:caps/>
                <w:noProof/>
              </w:rPr>
            </w:pPr>
            <w:r w:rsidRPr="00125C9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25C96" w:rsidRDefault="001E41F3">
            <w:pPr>
              <w:pStyle w:val="CRCoverPage"/>
              <w:spacing w:after="0"/>
              <w:jc w:val="center"/>
              <w:rPr>
                <w:b/>
                <w:caps/>
                <w:noProof/>
              </w:rPr>
            </w:pPr>
            <w:r w:rsidRPr="00125C96">
              <w:rPr>
                <w:b/>
                <w:caps/>
                <w:noProof/>
              </w:rPr>
              <w:t>N</w:t>
            </w:r>
          </w:p>
        </w:tc>
        <w:tc>
          <w:tcPr>
            <w:tcW w:w="2977" w:type="dxa"/>
            <w:gridSpan w:val="4"/>
          </w:tcPr>
          <w:p w14:paraId="304CCBCB" w14:textId="77777777" w:rsidR="001E41F3" w:rsidRPr="00125C9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125C96" w:rsidRDefault="001E41F3">
            <w:pPr>
              <w:pStyle w:val="CRCoverPage"/>
              <w:spacing w:after="0"/>
              <w:ind w:left="99"/>
              <w:rPr>
                <w:noProof/>
              </w:rPr>
            </w:pPr>
          </w:p>
        </w:tc>
      </w:tr>
      <w:tr w:rsidR="001E41F3" w:rsidRPr="00125C96" w14:paraId="34ACE2EB" w14:textId="77777777" w:rsidTr="00547111">
        <w:tc>
          <w:tcPr>
            <w:tcW w:w="2694" w:type="dxa"/>
            <w:gridSpan w:val="2"/>
            <w:tcBorders>
              <w:left w:val="single" w:sz="4" w:space="0" w:color="auto"/>
            </w:tcBorders>
          </w:tcPr>
          <w:p w14:paraId="571382F3" w14:textId="77777777" w:rsidR="001E41F3" w:rsidRPr="00125C96" w:rsidRDefault="001E41F3">
            <w:pPr>
              <w:pStyle w:val="CRCoverPage"/>
              <w:tabs>
                <w:tab w:val="right" w:pos="2184"/>
              </w:tabs>
              <w:spacing w:after="0"/>
              <w:rPr>
                <w:b/>
                <w:i/>
                <w:noProof/>
              </w:rPr>
            </w:pPr>
            <w:r w:rsidRPr="00125C9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25C9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Pr="00125C96" w:rsidRDefault="00111CAB">
            <w:pPr>
              <w:pStyle w:val="CRCoverPage"/>
              <w:spacing w:after="0"/>
              <w:jc w:val="center"/>
              <w:rPr>
                <w:b/>
                <w:caps/>
                <w:noProof/>
              </w:rPr>
            </w:pPr>
            <w:r w:rsidRPr="00125C96">
              <w:rPr>
                <w:b/>
                <w:bCs/>
                <w:caps/>
                <w:noProof/>
              </w:rPr>
              <w:t>X</w:t>
            </w:r>
          </w:p>
        </w:tc>
        <w:tc>
          <w:tcPr>
            <w:tcW w:w="2977" w:type="dxa"/>
            <w:gridSpan w:val="4"/>
          </w:tcPr>
          <w:p w14:paraId="7DB274D8" w14:textId="77777777" w:rsidR="001E41F3" w:rsidRPr="00125C96" w:rsidRDefault="001E41F3">
            <w:pPr>
              <w:pStyle w:val="CRCoverPage"/>
              <w:tabs>
                <w:tab w:val="right" w:pos="2893"/>
              </w:tabs>
              <w:spacing w:after="0"/>
              <w:rPr>
                <w:noProof/>
              </w:rPr>
            </w:pPr>
            <w:r w:rsidRPr="00125C96">
              <w:rPr>
                <w:noProof/>
              </w:rPr>
              <w:t xml:space="preserve"> Other core specifications</w:t>
            </w:r>
            <w:r w:rsidRPr="00125C96">
              <w:rPr>
                <w:noProof/>
              </w:rPr>
              <w:tab/>
            </w:r>
          </w:p>
        </w:tc>
        <w:tc>
          <w:tcPr>
            <w:tcW w:w="3401" w:type="dxa"/>
            <w:gridSpan w:val="3"/>
            <w:tcBorders>
              <w:right w:val="single" w:sz="4" w:space="0" w:color="auto"/>
            </w:tcBorders>
            <w:shd w:val="pct30" w:color="FFFF00" w:fill="auto"/>
          </w:tcPr>
          <w:p w14:paraId="42398B96" w14:textId="77777777" w:rsidR="001E41F3" w:rsidRPr="00125C96" w:rsidRDefault="00145D43">
            <w:pPr>
              <w:pStyle w:val="CRCoverPage"/>
              <w:spacing w:after="0"/>
              <w:ind w:left="99"/>
              <w:rPr>
                <w:noProof/>
              </w:rPr>
            </w:pPr>
            <w:r w:rsidRPr="00125C96">
              <w:rPr>
                <w:noProof/>
              </w:rPr>
              <w:t xml:space="preserve">TS/TR ... CR ... </w:t>
            </w:r>
          </w:p>
        </w:tc>
      </w:tr>
      <w:tr w:rsidR="001E41F3" w:rsidRPr="00125C96" w14:paraId="446DDBAC" w14:textId="77777777" w:rsidTr="00547111">
        <w:tc>
          <w:tcPr>
            <w:tcW w:w="2694" w:type="dxa"/>
            <w:gridSpan w:val="2"/>
            <w:tcBorders>
              <w:left w:val="single" w:sz="4" w:space="0" w:color="auto"/>
            </w:tcBorders>
          </w:tcPr>
          <w:p w14:paraId="678A1AA6" w14:textId="77777777" w:rsidR="001E41F3" w:rsidRPr="00125C96" w:rsidRDefault="001E41F3">
            <w:pPr>
              <w:pStyle w:val="CRCoverPage"/>
              <w:spacing w:after="0"/>
              <w:rPr>
                <w:b/>
                <w:i/>
                <w:noProof/>
              </w:rPr>
            </w:pPr>
            <w:r w:rsidRPr="00125C9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25C9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Pr="00125C96" w:rsidRDefault="00111CAB">
            <w:pPr>
              <w:pStyle w:val="CRCoverPage"/>
              <w:spacing w:after="0"/>
              <w:jc w:val="center"/>
              <w:rPr>
                <w:b/>
                <w:caps/>
                <w:noProof/>
              </w:rPr>
            </w:pPr>
            <w:r w:rsidRPr="00125C96">
              <w:rPr>
                <w:b/>
                <w:bCs/>
                <w:caps/>
                <w:noProof/>
              </w:rPr>
              <w:t>X</w:t>
            </w:r>
          </w:p>
        </w:tc>
        <w:tc>
          <w:tcPr>
            <w:tcW w:w="2977" w:type="dxa"/>
            <w:gridSpan w:val="4"/>
          </w:tcPr>
          <w:p w14:paraId="1A4306D9" w14:textId="77777777" w:rsidR="001E41F3" w:rsidRPr="00125C96" w:rsidRDefault="001E41F3">
            <w:pPr>
              <w:pStyle w:val="CRCoverPage"/>
              <w:spacing w:after="0"/>
              <w:rPr>
                <w:noProof/>
              </w:rPr>
            </w:pPr>
            <w:r w:rsidRPr="00125C96">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125C96" w:rsidRDefault="00145D43">
            <w:pPr>
              <w:pStyle w:val="CRCoverPage"/>
              <w:spacing w:after="0"/>
              <w:ind w:left="99"/>
              <w:rPr>
                <w:noProof/>
              </w:rPr>
            </w:pPr>
            <w:r w:rsidRPr="00125C96">
              <w:rPr>
                <w:noProof/>
              </w:rPr>
              <w:t xml:space="preserve">TS/TR ... CR ... </w:t>
            </w:r>
          </w:p>
        </w:tc>
      </w:tr>
      <w:tr w:rsidR="001E41F3" w:rsidRPr="00125C96" w14:paraId="55C714D2" w14:textId="77777777" w:rsidTr="00547111">
        <w:tc>
          <w:tcPr>
            <w:tcW w:w="2694" w:type="dxa"/>
            <w:gridSpan w:val="2"/>
            <w:tcBorders>
              <w:left w:val="single" w:sz="4" w:space="0" w:color="auto"/>
            </w:tcBorders>
          </w:tcPr>
          <w:p w14:paraId="45913E62" w14:textId="77777777" w:rsidR="001E41F3" w:rsidRPr="00125C96" w:rsidRDefault="00145D43">
            <w:pPr>
              <w:pStyle w:val="CRCoverPage"/>
              <w:spacing w:after="0"/>
              <w:rPr>
                <w:b/>
                <w:i/>
                <w:noProof/>
              </w:rPr>
            </w:pPr>
            <w:r w:rsidRPr="00125C96">
              <w:rPr>
                <w:b/>
                <w:i/>
                <w:noProof/>
              </w:rPr>
              <w:t xml:space="preserve">(show </w:t>
            </w:r>
            <w:r w:rsidR="00592D74" w:rsidRPr="00125C96">
              <w:rPr>
                <w:b/>
                <w:i/>
                <w:noProof/>
              </w:rPr>
              <w:t xml:space="preserve">related </w:t>
            </w:r>
            <w:r w:rsidRPr="00125C96">
              <w:rPr>
                <w:b/>
                <w:i/>
                <w:noProof/>
              </w:rPr>
              <w:t>CR</w:t>
            </w:r>
            <w:r w:rsidR="00592D74" w:rsidRPr="00125C96">
              <w:rPr>
                <w:b/>
                <w:i/>
                <w:noProof/>
              </w:rPr>
              <w:t>s</w:t>
            </w:r>
            <w:r w:rsidRPr="00125C96">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25C9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Pr="00125C96" w:rsidRDefault="00111CAB">
            <w:pPr>
              <w:pStyle w:val="CRCoverPage"/>
              <w:spacing w:after="0"/>
              <w:jc w:val="center"/>
              <w:rPr>
                <w:b/>
                <w:caps/>
                <w:noProof/>
              </w:rPr>
            </w:pPr>
            <w:r w:rsidRPr="00125C96">
              <w:rPr>
                <w:b/>
                <w:bCs/>
                <w:caps/>
                <w:noProof/>
              </w:rPr>
              <w:t>X</w:t>
            </w:r>
          </w:p>
        </w:tc>
        <w:tc>
          <w:tcPr>
            <w:tcW w:w="2977" w:type="dxa"/>
            <w:gridSpan w:val="4"/>
          </w:tcPr>
          <w:p w14:paraId="1B4FF921" w14:textId="77777777" w:rsidR="001E41F3" w:rsidRPr="00125C96" w:rsidRDefault="001E41F3">
            <w:pPr>
              <w:pStyle w:val="CRCoverPage"/>
              <w:spacing w:after="0"/>
              <w:rPr>
                <w:noProof/>
              </w:rPr>
            </w:pPr>
            <w:r w:rsidRPr="00125C96">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125C96" w:rsidRDefault="00145D43">
            <w:pPr>
              <w:pStyle w:val="CRCoverPage"/>
              <w:spacing w:after="0"/>
              <w:ind w:left="99"/>
              <w:rPr>
                <w:noProof/>
              </w:rPr>
            </w:pPr>
            <w:r w:rsidRPr="00125C96">
              <w:rPr>
                <w:noProof/>
              </w:rPr>
              <w:t>TS</w:t>
            </w:r>
            <w:r w:rsidR="000A6394" w:rsidRPr="00125C96">
              <w:rPr>
                <w:noProof/>
              </w:rPr>
              <w:t xml:space="preserve">/TR ... CR ... </w:t>
            </w:r>
          </w:p>
        </w:tc>
      </w:tr>
      <w:tr w:rsidR="001E41F3" w:rsidRPr="00125C96" w14:paraId="60DF82CC" w14:textId="77777777" w:rsidTr="008863B9">
        <w:tc>
          <w:tcPr>
            <w:tcW w:w="2694" w:type="dxa"/>
            <w:gridSpan w:val="2"/>
            <w:tcBorders>
              <w:left w:val="single" w:sz="4" w:space="0" w:color="auto"/>
            </w:tcBorders>
          </w:tcPr>
          <w:p w14:paraId="517696CD" w14:textId="77777777" w:rsidR="001E41F3" w:rsidRPr="00125C96"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125C96" w:rsidRDefault="001E41F3">
            <w:pPr>
              <w:pStyle w:val="CRCoverPage"/>
              <w:spacing w:after="0"/>
              <w:rPr>
                <w:noProof/>
              </w:rPr>
            </w:pPr>
          </w:p>
        </w:tc>
      </w:tr>
      <w:tr w:rsidR="001E41F3" w:rsidRPr="00125C96" w14:paraId="556B87B6" w14:textId="77777777" w:rsidTr="008863B9">
        <w:tc>
          <w:tcPr>
            <w:tcW w:w="2694" w:type="dxa"/>
            <w:gridSpan w:val="2"/>
            <w:tcBorders>
              <w:left w:val="single" w:sz="4" w:space="0" w:color="auto"/>
              <w:bottom w:val="single" w:sz="4" w:space="0" w:color="auto"/>
            </w:tcBorders>
          </w:tcPr>
          <w:p w14:paraId="79A9C411" w14:textId="77777777" w:rsidR="001E41F3" w:rsidRPr="00125C96" w:rsidRDefault="001E41F3">
            <w:pPr>
              <w:pStyle w:val="CRCoverPage"/>
              <w:tabs>
                <w:tab w:val="right" w:pos="2184"/>
              </w:tabs>
              <w:spacing w:after="0"/>
              <w:rPr>
                <w:b/>
                <w:i/>
                <w:noProof/>
              </w:rPr>
            </w:pPr>
            <w:r w:rsidRPr="00125C9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6F0556E" w:rsidR="001E41F3" w:rsidRPr="00125C96" w:rsidRDefault="001E41F3">
            <w:pPr>
              <w:pStyle w:val="CRCoverPage"/>
              <w:spacing w:after="0"/>
              <w:ind w:left="100"/>
              <w:rPr>
                <w:noProof/>
              </w:rPr>
            </w:pPr>
          </w:p>
        </w:tc>
      </w:tr>
      <w:tr w:rsidR="008863B9" w:rsidRPr="00125C96" w14:paraId="45BFE792" w14:textId="77777777" w:rsidTr="008863B9">
        <w:tc>
          <w:tcPr>
            <w:tcW w:w="2694" w:type="dxa"/>
            <w:gridSpan w:val="2"/>
            <w:tcBorders>
              <w:top w:val="single" w:sz="4" w:space="0" w:color="auto"/>
              <w:bottom w:val="single" w:sz="4" w:space="0" w:color="auto"/>
            </w:tcBorders>
          </w:tcPr>
          <w:p w14:paraId="194242DD" w14:textId="77777777" w:rsidR="008863B9" w:rsidRPr="00125C96"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25C96" w:rsidRDefault="008863B9">
            <w:pPr>
              <w:pStyle w:val="CRCoverPage"/>
              <w:spacing w:after="0"/>
              <w:ind w:left="100"/>
              <w:rPr>
                <w:noProof/>
                <w:sz w:val="8"/>
                <w:szCs w:val="8"/>
              </w:rPr>
            </w:pPr>
          </w:p>
        </w:tc>
      </w:tr>
      <w:tr w:rsidR="008863B9" w:rsidRPr="00125C9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B77E12" w:rsidRDefault="008863B9">
            <w:pPr>
              <w:pStyle w:val="CRCoverPage"/>
              <w:tabs>
                <w:tab w:val="right" w:pos="2184"/>
              </w:tabs>
              <w:spacing w:after="0"/>
              <w:rPr>
                <w:b/>
                <w:i/>
                <w:noProof/>
              </w:rPr>
            </w:pPr>
            <w:r w:rsidRPr="00B77E1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D0A341B" w:rsidR="008863B9" w:rsidRPr="00125C96" w:rsidRDefault="008863B9" w:rsidP="00213F65">
            <w:pPr>
              <w:pStyle w:val="CRCoverPage"/>
              <w:spacing w:after="0"/>
              <w:ind w:left="100"/>
              <w:rPr>
                <w:noProof/>
              </w:rPr>
            </w:pPr>
          </w:p>
        </w:tc>
      </w:tr>
    </w:tbl>
    <w:p w14:paraId="17759814" w14:textId="77777777" w:rsidR="001E41F3" w:rsidRPr="00125C96" w:rsidRDefault="001E41F3">
      <w:pPr>
        <w:pStyle w:val="CRCoverPage"/>
        <w:spacing w:after="0"/>
        <w:rPr>
          <w:noProof/>
          <w:sz w:val="8"/>
          <w:szCs w:val="8"/>
        </w:rPr>
      </w:pPr>
    </w:p>
    <w:p w14:paraId="1557EA72" w14:textId="77777777" w:rsidR="001E41F3" w:rsidRPr="00125C96" w:rsidRDefault="001E41F3">
      <w:pPr>
        <w:rPr>
          <w:noProof/>
        </w:rPr>
        <w:sectPr w:rsidR="001E41F3" w:rsidRPr="00125C96">
          <w:headerReference w:type="even" r:id="rId12"/>
          <w:footnotePr>
            <w:numRestart w:val="eachSect"/>
          </w:footnotePr>
          <w:pgSz w:w="11907" w:h="16840" w:code="9"/>
          <w:pgMar w:top="1418" w:right="1134" w:bottom="1134" w:left="1134" w:header="680" w:footer="567" w:gutter="0"/>
          <w:cols w:space="720"/>
        </w:sectPr>
      </w:pPr>
    </w:p>
    <w:p w14:paraId="7ADEC0A0" w14:textId="77777777" w:rsidR="00617F47" w:rsidRPr="00125C96" w:rsidRDefault="00617F47" w:rsidP="00617F47">
      <w:pPr>
        <w:rPr>
          <w:noProof/>
          <w:lang w:eastAsia="zh-CN"/>
        </w:rPr>
      </w:pPr>
    </w:p>
    <w:p w14:paraId="2FA80617" w14:textId="77777777" w:rsidR="0016703C" w:rsidRPr="00125C96" w:rsidRDefault="0016703C" w:rsidP="001670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25C96">
        <w:rPr>
          <w:rFonts w:ascii="Arial" w:hAnsi="Arial" w:cs="Arial"/>
          <w:color w:val="0000FF"/>
          <w:sz w:val="28"/>
          <w:szCs w:val="28"/>
          <w:lang w:val="en-US"/>
        </w:rPr>
        <w:t xml:space="preserve">* * * </w:t>
      </w:r>
      <w:r w:rsidRPr="00125C96">
        <w:rPr>
          <w:rFonts w:ascii="Arial" w:hAnsi="Arial" w:cs="Arial" w:hint="eastAsia"/>
          <w:color w:val="0000FF"/>
          <w:sz w:val="28"/>
          <w:szCs w:val="28"/>
          <w:lang w:val="en-US" w:eastAsia="zh-CN"/>
        </w:rPr>
        <w:t>Start of</w:t>
      </w:r>
      <w:r w:rsidRPr="00125C96">
        <w:rPr>
          <w:rFonts w:ascii="Arial" w:hAnsi="Arial" w:cs="Arial"/>
          <w:color w:val="0000FF"/>
          <w:sz w:val="28"/>
          <w:szCs w:val="28"/>
          <w:lang w:val="en-US"/>
        </w:rPr>
        <w:t xml:space="preserve"> Change * * * *</w:t>
      </w:r>
    </w:p>
    <w:p w14:paraId="78DA3976" w14:textId="77777777" w:rsidR="00D27F49" w:rsidRDefault="00D27F49" w:rsidP="00D27F49">
      <w:pPr>
        <w:pStyle w:val="Heading4"/>
      </w:pPr>
      <w:bookmarkStart w:id="1" w:name="_Toc185599842"/>
      <w:bookmarkStart w:id="2" w:name="_Toc185600917"/>
      <w:bookmarkStart w:id="3" w:name="_Toc185595353"/>
      <w:bookmarkStart w:id="4" w:name="_Toc170186586"/>
      <w:bookmarkStart w:id="5" w:name="_Toc170198923"/>
      <w:r>
        <w:t>5.15.15.2</w:t>
      </w:r>
      <w:r>
        <w:tab/>
        <w:t>UE Configuration of network-controlled Slice Usage Policy</w:t>
      </w:r>
      <w:bookmarkEnd w:id="1"/>
    </w:p>
    <w:p w14:paraId="66DB5575" w14:textId="77777777" w:rsidR="00D27F49" w:rsidRDefault="00D27F49" w:rsidP="00D27F49">
      <w:r>
        <w:t>The UE during the Registration procedure may indicate in UE MM Core Network Capability that it supports UE configuration of network-controlled Slice Usage Policy. If so, the AMF determines Slice Usage Policy for one (or more) Network Slice(s) for the UE and configures the UE with this information together with Configured NSSAI to control the usage of this (or these) Network Slice(s). The AMF may be locally configured with network Slice Usage Policy, or receive the policy from the AM-PCF, or per the information received from UDM for AF managed timer values (see clause 5.15.15.3 for more details).</w:t>
      </w:r>
    </w:p>
    <w:p w14:paraId="076A516F" w14:textId="77777777" w:rsidR="00D27F49" w:rsidRDefault="00D27F49" w:rsidP="00D27F49">
      <w:r>
        <w:t>The network-controlled Slice Usage Policy is provided to the UE in the Registration Accept or the UE Configuration Update Command and may include:</w:t>
      </w:r>
    </w:p>
    <w:p w14:paraId="14C2C055" w14:textId="77777777" w:rsidR="00D27F49" w:rsidRDefault="00D27F49" w:rsidP="00D27F49">
      <w:pPr>
        <w:pStyle w:val="B1"/>
      </w:pPr>
      <w:r>
        <w:t>-</w:t>
      </w:r>
      <w:r>
        <w:tab/>
        <w:t>An indication, for one or more of S-NSSAI(s) of the HPLMN in the Configured NSSAI, whether the UE only registers with the Network Slice with the network when applications in the UE require data transmission in the Network Slice (i.e. the UE can only register the Network Slice only on demand and consider the Network Slice as on demand S-NSSAI).</w:t>
      </w:r>
    </w:p>
    <w:p w14:paraId="0E59286A" w14:textId="77777777" w:rsidR="00D27F49" w:rsidRDefault="00D27F49" w:rsidP="00D27F49">
      <w:pPr>
        <w:pStyle w:val="NO"/>
      </w:pPr>
      <w:r>
        <w:t>NOTE:</w:t>
      </w:r>
      <w:r>
        <w:tab/>
        <w:t>All Other Network Slices in the Configured NSSAI are handled by the UE using UE specific policies (e.g. they may be registered irrespective of applications need).</w:t>
      </w:r>
    </w:p>
    <w:p w14:paraId="0D703271" w14:textId="77777777" w:rsidR="00D27F49" w:rsidRDefault="00D27F49" w:rsidP="00D27F49">
      <w:pPr>
        <w:pStyle w:val="B1"/>
      </w:pPr>
      <w:r>
        <w:t>-</w:t>
      </w:r>
      <w:r>
        <w:tab/>
        <w:t>Optionally, for on demand S-NSSAI(s) of the HPLMN in the Configured NSSAI, a slice deregistration inactivity timer per access type that causes the UE to deregister the Network Slice. Regarding the slice deregistration inactivity timer, following applies:</w:t>
      </w:r>
    </w:p>
    <w:p w14:paraId="244BDAEA" w14:textId="77777777" w:rsidR="00D27F49" w:rsidRDefault="00D27F49" w:rsidP="00D27F49">
      <w:pPr>
        <w:pStyle w:val="B2"/>
      </w:pPr>
      <w:r>
        <w:t>a.</w:t>
      </w:r>
      <w:r>
        <w:tab/>
        <w:t>The UE and AMF start the timer when one of the following conditions occur:</w:t>
      </w:r>
    </w:p>
    <w:p w14:paraId="0D1A0FE3" w14:textId="050F7435" w:rsidR="00D27F49" w:rsidRDefault="00D27F49" w:rsidP="00D27F49">
      <w:pPr>
        <w:pStyle w:val="B3"/>
      </w:pPr>
      <w:r>
        <w:t>1)</w:t>
      </w:r>
      <w:r>
        <w:tab/>
      </w:r>
      <w:proofErr w:type="gramStart"/>
      <w:r>
        <w:t>the</w:t>
      </w:r>
      <w:proofErr w:type="gramEnd"/>
      <w:r>
        <w:t xml:space="preserve"> Network Slice is added to the Allowed NSSAI and there are no PDU Sessions associated with the Network Slice over the corresponding access type; </w:t>
      </w:r>
      <w:del w:id="6" w:author="Samsung4" w:date="2025-01-20T19:55:00Z">
        <w:r w:rsidDel="008D3849">
          <w:delText>and</w:delText>
        </w:r>
      </w:del>
    </w:p>
    <w:p w14:paraId="3BE038E1" w14:textId="1AF02CD6" w:rsidR="00D27F49" w:rsidRDefault="00D27F49" w:rsidP="00D27F49">
      <w:pPr>
        <w:pStyle w:val="B3"/>
        <w:rPr>
          <w:ins w:id="7" w:author="Samsung4" w:date="2025-01-20T19:54:00Z"/>
        </w:rPr>
      </w:pPr>
      <w:r>
        <w:t>2)</w:t>
      </w:r>
      <w:r>
        <w:tab/>
      </w:r>
      <w:proofErr w:type="gramStart"/>
      <w:r>
        <w:t>the</w:t>
      </w:r>
      <w:proofErr w:type="gramEnd"/>
      <w:r>
        <w:t xml:space="preserve"> last PDU Session associated with the Network Slice over the same access type is released</w:t>
      </w:r>
      <w:ins w:id="8" w:author="Samsung4" w:date="2025-01-20T19:55:00Z">
        <w:r w:rsidR="008D3849">
          <w:t>; and</w:t>
        </w:r>
      </w:ins>
      <w:del w:id="9" w:author="Samsung4" w:date="2025-01-20T19:55:00Z">
        <w:r w:rsidDel="008D3849">
          <w:delText>.</w:delText>
        </w:r>
      </w:del>
    </w:p>
    <w:p w14:paraId="6969512B" w14:textId="0AF4C917" w:rsidR="008D3849" w:rsidRDefault="008D3849" w:rsidP="00D27F49">
      <w:pPr>
        <w:pStyle w:val="B3"/>
      </w:pPr>
      <w:ins w:id="10" w:author="Samsung4" w:date="2025-01-20T19:54:00Z">
        <w:r w:rsidRPr="008E11FA">
          <w:rPr>
            <w:highlight w:val="yellow"/>
          </w:rPr>
          <w:t>3)</w:t>
        </w:r>
        <w:r w:rsidRPr="008E11FA">
          <w:rPr>
            <w:highlight w:val="yellow"/>
          </w:rPr>
          <w:tab/>
        </w:r>
        <w:proofErr w:type="gramStart"/>
        <w:r w:rsidRPr="008E11FA">
          <w:rPr>
            <w:highlight w:val="yellow"/>
          </w:rPr>
          <w:t>the</w:t>
        </w:r>
        <w:proofErr w:type="gramEnd"/>
        <w:r w:rsidRPr="008E11FA">
          <w:rPr>
            <w:highlight w:val="yellow"/>
          </w:rPr>
          <w:t xml:space="preserve"> Alternative S-NSSAI is added to the Allowed NSSAI and there are no PDU Sessions associated with the Network Slice over the corresponding access type</w:t>
        </w:r>
      </w:ins>
      <w:ins w:id="11" w:author="Samsung4" w:date="2025-01-20T19:55:00Z">
        <w:r w:rsidRPr="008E11FA">
          <w:rPr>
            <w:highlight w:val="yellow"/>
          </w:rPr>
          <w:t>.</w:t>
        </w:r>
      </w:ins>
    </w:p>
    <w:p w14:paraId="23F2D92C" w14:textId="79980718" w:rsidR="00D27F49" w:rsidRDefault="00D27F49" w:rsidP="00D27F49">
      <w:pPr>
        <w:pStyle w:val="B2"/>
        <w:rPr>
          <w:ins w:id="12" w:author="Samsung3" w:date="2025-01-14T18:49:00Z"/>
        </w:rPr>
      </w:pPr>
      <w:r>
        <w:t>b.</w:t>
      </w:r>
      <w:r>
        <w:tab/>
        <w:t xml:space="preserve">The UE and AMF stop the timer and reset when at least one PDU Session associated with the Network Slice is successfully established or the Network Slice </w:t>
      </w:r>
      <w:proofErr w:type="gramStart"/>
      <w:r>
        <w:t>is removed</w:t>
      </w:r>
      <w:proofErr w:type="gramEnd"/>
      <w:r>
        <w:t xml:space="preserve"> from the Allowed NSSAI.</w:t>
      </w:r>
    </w:p>
    <w:p w14:paraId="58551AA1" w14:textId="5AA9C913" w:rsidR="00D27F49" w:rsidRDefault="00D27F49" w:rsidP="00D27F49">
      <w:pPr>
        <w:pStyle w:val="B2"/>
      </w:pPr>
      <w:ins w:id="13" w:author="Samsung3" w:date="2025-01-14T18:49:00Z">
        <w:r>
          <w:t>c.</w:t>
        </w:r>
        <w:r>
          <w:tab/>
          <w:t>The UE and AMF stop the timer and reset for both replaced S-NSSAI and Alternative S-NSSAI when at least one PDU Session associated with the replaced S-NSSAI and alternative S-NSSAI is successfully established.</w:t>
        </w:r>
      </w:ins>
    </w:p>
    <w:p w14:paraId="368220C3" w14:textId="5142FC28" w:rsidR="00D27F49" w:rsidRDefault="008D3849" w:rsidP="00D27F49">
      <w:pPr>
        <w:pStyle w:val="B2"/>
        <w:rPr>
          <w:ins w:id="14" w:author="Samsung4" w:date="2025-01-20T19:57:00Z"/>
        </w:rPr>
      </w:pPr>
      <w:proofErr w:type="gramStart"/>
      <w:ins w:id="15" w:author="Samsung4" w:date="2025-01-20T19:55:00Z">
        <w:r>
          <w:t>d</w:t>
        </w:r>
      </w:ins>
      <w:proofErr w:type="gramEnd"/>
      <w:del w:id="16" w:author="Samsung4" w:date="2025-01-20T19:55:00Z">
        <w:r w:rsidR="00D27F49" w:rsidDel="008D3849">
          <w:delText>c</w:delText>
        </w:r>
      </w:del>
      <w:r w:rsidR="00D27F49">
        <w:t>.</w:t>
      </w:r>
      <w:r w:rsidR="00D27F49">
        <w:tab/>
        <w:t>When the slice deregistration inactivity timer for a Network Slice over an access type expires, the UE and AMF locally remove the S-NSSAI from the Allowed NSSAI.</w:t>
      </w:r>
    </w:p>
    <w:p w14:paraId="11D05982" w14:textId="0A3B1F61" w:rsidR="00244825" w:rsidRDefault="00244825" w:rsidP="00D27F49">
      <w:pPr>
        <w:pStyle w:val="B2"/>
      </w:pPr>
      <w:ins w:id="17" w:author="Samsung4" w:date="2025-01-20T19:57:00Z">
        <w:r w:rsidRPr="008E11FA">
          <w:rPr>
            <w:highlight w:val="yellow"/>
          </w:rPr>
          <w:t>e</w:t>
        </w:r>
      </w:ins>
      <w:ins w:id="18" w:author="Samsung4" w:date="2025-01-20T19:58:00Z">
        <w:r w:rsidRPr="008E11FA">
          <w:rPr>
            <w:highlight w:val="yellow"/>
          </w:rPr>
          <w:t>.</w:t>
        </w:r>
        <w:r w:rsidRPr="008E11FA">
          <w:rPr>
            <w:highlight w:val="yellow"/>
          </w:rPr>
          <w:tab/>
          <w:t xml:space="preserve">When the slice deregistration inactivity timer for replaced S-NSSAI or Alternative S-NSSAI over an access type expires, the UE and AMF locally remove the </w:t>
        </w:r>
      </w:ins>
      <w:ins w:id="19" w:author="Samsung4" w:date="2025-01-20T19:59:00Z">
        <w:r w:rsidRPr="008E11FA">
          <w:rPr>
            <w:highlight w:val="yellow"/>
          </w:rPr>
          <w:t xml:space="preserve">mapping of the replaced </w:t>
        </w:r>
      </w:ins>
      <w:ins w:id="20" w:author="Samsung4" w:date="2025-01-20T19:58:00Z">
        <w:r w:rsidRPr="008E11FA">
          <w:rPr>
            <w:highlight w:val="yellow"/>
          </w:rPr>
          <w:t>S-NSSAI</w:t>
        </w:r>
      </w:ins>
      <w:ins w:id="21" w:author="Samsung4" w:date="2025-01-20T19:59:00Z">
        <w:r w:rsidRPr="008E11FA">
          <w:rPr>
            <w:highlight w:val="yellow"/>
          </w:rPr>
          <w:t xml:space="preserve"> and Alternative S-NSSAI</w:t>
        </w:r>
      </w:ins>
      <w:ins w:id="22" w:author="Samsung4" w:date="2025-01-20T19:58:00Z">
        <w:r w:rsidRPr="008E11FA">
          <w:rPr>
            <w:highlight w:val="yellow"/>
          </w:rPr>
          <w:t xml:space="preserve"> from the Allowed NSSAI</w:t>
        </w:r>
      </w:ins>
      <w:ins w:id="23" w:author="Samsung4" w:date="2025-01-20T19:59:00Z">
        <w:r w:rsidRPr="008E11FA">
          <w:rPr>
            <w:highlight w:val="yellow"/>
          </w:rPr>
          <w:t>.</w:t>
        </w:r>
      </w:ins>
    </w:p>
    <w:p w14:paraId="392FA006" w14:textId="77777777" w:rsidR="00D27F49" w:rsidRDefault="00D27F49" w:rsidP="00D27F49">
      <w:pPr>
        <w:pStyle w:val="B1"/>
      </w:pPr>
      <w:r>
        <w:tab/>
        <w:t xml:space="preserve">If the UE and network state became misaligned, the UE may, for example, request connectivity in a Network </w:t>
      </w:r>
      <w:proofErr w:type="gramStart"/>
      <w:r>
        <w:t>Slice which</w:t>
      </w:r>
      <w:proofErr w:type="gramEnd"/>
      <w:r>
        <w:t xml:space="preserve"> is no longer allowed. In this case, the AMF shall provide the updated Allowed NSSAI in a UE Configuration Update Command after rejecting the PDU Session establishment. The UE may then re-register with the Network Slice if needed.</w:t>
      </w:r>
    </w:p>
    <w:p w14:paraId="731ACF15" w14:textId="77777777" w:rsidR="00D27F49" w:rsidRDefault="00D27F49" w:rsidP="00D27F49">
      <w:r>
        <w:t>The UE stores the received Slice Usage Policy with the Configured NSSAI for the serving PLMN and this is kept stored for as long as a Configured NSSAI remains stored for the PLMN. When the Configured NSSAI is updated, the AMF may also provide a new Slice Usage Policy to the UE.</w:t>
      </w:r>
    </w:p>
    <w:p w14:paraId="66874EB7" w14:textId="77777777" w:rsidR="00D27F49" w:rsidRDefault="00D27F49" w:rsidP="00D27F49">
      <w:r>
        <w:t>The AMF receives slice deregistration inactivity timer values, i.e. the configured slice deregistration inactivity timer, as described in clause 5.15.15.3.</w:t>
      </w:r>
    </w:p>
    <w:p w14:paraId="6FE3A682" w14:textId="77777777" w:rsidR="00D27F49" w:rsidRDefault="00D27F49" w:rsidP="00D27F49">
      <w:r>
        <w:t xml:space="preserve">At mobility between AMFs, the old AMF provides both the ongoing slice deregistration inactivity timer information, if it is started, to enable the new AMF know when the timer expires and the configured slice deregistration inactivity timer </w:t>
      </w:r>
      <w:r>
        <w:lastRenderedPageBreak/>
        <w:t>value(s) in the UE context to the new AMF if the slice deregistration inactivity timer is received from the AM-PCF. If the configured slice deregistration inactivity timer value(s) have been updated at the old AMF but not notified to the UE, the old AMF provides the new configured slice deregistration inactivity timer value(s) as the configured slice deregistration inactivity timer value(s) to the new AMF. The new AMF includes the slice deregistration inactivity timer in Registration Accept Message sent to the UE.</w:t>
      </w:r>
    </w:p>
    <w:p w14:paraId="0B77B5E0" w14:textId="1714DC35" w:rsidR="00D27F49" w:rsidRDefault="00D27F49" w:rsidP="00D27F49">
      <w:r>
        <w:t>If the slice deregistration inactivity timer value is updated and the AMF determines to provide the timer to the UE, the AMF provides the updated value to the UE, if the UE supports UE configuration of network-controlled Slice Usage Policy, during the registration procedure or any subsequent registration if there is no ongoing registration procedure. The AMF and the UE, if the update been provided to the UE successfully, use the updated slice deregistration inactivity timer value next time the slice deregistration inactivity timer starts.</w:t>
      </w:r>
    </w:p>
    <w:p w14:paraId="552C76B0" w14:textId="3C014544" w:rsidR="00D27F49" w:rsidRPr="00125C96" w:rsidRDefault="00D27F49" w:rsidP="00D27F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25C96">
        <w:rPr>
          <w:rFonts w:ascii="Arial" w:hAnsi="Arial" w:cs="Arial"/>
          <w:color w:val="0000FF"/>
          <w:sz w:val="28"/>
          <w:szCs w:val="28"/>
          <w:lang w:val="en-US"/>
        </w:rPr>
        <w:t xml:space="preserve">* * * </w:t>
      </w:r>
      <w:r>
        <w:rPr>
          <w:rFonts w:ascii="Arial" w:hAnsi="Arial" w:cs="Arial"/>
          <w:color w:val="0000FF"/>
          <w:sz w:val="28"/>
          <w:szCs w:val="28"/>
          <w:lang w:val="en-US" w:eastAsia="zh-CN"/>
        </w:rPr>
        <w:t xml:space="preserve">Next </w:t>
      </w:r>
      <w:r w:rsidRPr="00125C96">
        <w:rPr>
          <w:rFonts w:ascii="Arial" w:hAnsi="Arial" w:cs="Arial"/>
          <w:color w:val="0000FF"/>
          <w:sz w:val="28"/>
          <w:szCs w:val="28"/>
          <w:lang w:val="en-US"/>
        </w:rPr>
        <w:t>Change * * * *</w:t>
      </w:r>
    </w:p>
    <w:p w14:paraId="3E5B5A9B" w14:textId="77777777" w:rsidR="00195789" w:rsidRDefault="00195789" w:rsidP="00195789">
      <w:pPr>
        <w:pStyle w:val="Heading4"/>
      </w:pPr>
      <w:bookmarkStart w:id="24" w:name="_Toc185599843"/>
      <w:bookmarkStart w:id="25" w:name="_Toc185600918"/>
      <w:bookmarkStart w:id="26" w:name="_Toc185599850"/>
      <w:r>
        <w:t>5.15.15.3</w:t>
      </w:r>
      <w:r>
        <w:tab/>
        <w:t>Network-based per UE Network Slice usage behaviour control</w:t>
      </w:r>
      <w:bookmarkEnd w:id="24"/>
    </w:p>
    <w:p w14:paraId="51AFCA1E" w14:textId="77777777" w:rsidR="00195789" w:rsidRDefault="00195789" w:rsidP="00195789">
      <w:r>
        <w:t>The 5GC performs Network Slice usage monitoring to be able to enforce the release of inactive PDU Sessions and deregistering of UEs from Network Slices with no PDU Sessions on them according to its own policies. In order to support usage monitoring for a Network Slice:</w:t>
      </w:r>
    </w:p>
    <w:p w14:paraId="5FE9CA9F" w14:textId="77777777" w:rsidR="00195789" w:rsidRDefault="00195789" w:rsidP="00195789">
      <w:pPr>
        <w:pStyle w:val="B1"/>
      </w:pPr>
      <w:r>
        <w:t>-</w:t>
      </w:r>
      <w:r>
        <w:tab/>
        <w:t>The AMF runs a slice deregistration inactivity timer per S-NSSAI and access type to deregister the Network Slice. Regarding the slice deregistration inactivity timer, following applies:</w:t>
      </w:r>
    </w:p>
    <w:p w14:paraId="270F1AEB" w14:textId="77777777" w:rsidR="00195789" w:rsidRDefault="00195789" w:rsidP="00195789">
      <w:pPr>
        <w:pStyle w:val="B2"/>
      </w:pPr>
      <w:r>
        <w:t>a.</w:t>
      </w:r>
      <w:r>
        <w:tab/>
        <w:t>The AMF starts the timer when one of the following conditions occur:</w:t>
      </w:r>
    </w:p>
    <w:p w14:paraId="09886518" w14:textId="74209716" w:rsidR="00195789" w:rsidRDefault="00195789" w:rsidP="00195789">
      <w:pPr>
        <w:pStyle w:val="B3"/>
      </w:pPr>
      <w:r>
        <w:t>1)</w:t>
      </w:r>
      <w:r>
        <w:tab/>
      </w:r>
      <w:proofErr w:type="gramStart"/>
      <w:r>
        <w:t>the</w:t>
      </w:r>
      <w:proofErr w:type="gramEnd"/>
      <w:r>
        <w:t xml:space="preserve"> Network Slice is added to the Allowed NSSAI and there are no PDU Sessions associated with the Network Slice over the corresponding access type; </w:t>
      </w:r>
      <w:del w:id="27" w:author="Samsung4" w:date="2025-01-20T19:55:00Z">
        <w:r w:rsidDel="008D3849">
          <w:delText>and</w:delText>
        </w:r>
      </w:del>
    </w:p>
    <w:p w14:paraId="509AF447" w14:textId="5AE85967" w:rsidR="00195789" w:rsidRDefault="00195789" w:rsidP="00195789">
      <w:pPr>
        <w:pStyle w:val="B3"/>
        <w:rPr>
          <w:ins w:id="28" w:author="Samsung4" w:date="2025-01-20T19:55:00Z"/>
        </w:rPr>
      </w:pPr>
      <w:r>
        <w:t>2)</w:t>
      </w:r>
      <w:r>
        <w:tab/>
      </w:r>
      <w:proofErr w:type="gramStart"/>
      <w:r>
        <w:t>the</w:t>
      </w:r>
      <w:proofErr w:type="gramEnd"/>
      <w:r>
        <w:t xml:space="preserve"> last PDU Session associated with the Network Slice over the same access type is released</w:t>
      </w:r>
      <w:ins w:id="29" w:author="Samsung4" w:date="2025-01-20T19:55:00Z">
        <w:r w:rsidR="008D3849">
          <w:t>; and</w:t>
        </w:r>
      </w:ins>
      <w:del w:id="30" w:author="Samsung4" w:date="2025-01-20T19:55:00Z">
        <w:r w:rsidDel="008D3849">
          <w:delText>.</w:delText>
        </w:r>
      </w:del>
    </w:p>
    <w:p w14:paraId="1EF09715" w14:textId="2AAA141C" w:rsidR="008D3849" w:rsidRDefault="008D3849" w:rsidP="00195789">
      <w:pPr>
        <w:pStyle w:val="B3"/>
      </w:pPr>
      <w:ins w:id="31" w:author="Samsung4" w:date="2025-01-20T19:55:00Z">
        <w:r w:rsidRPr="008E11FA">
          <w:rPr>
            <w:highlight w:val="yellow"/>
          </w:rPr>
          <w:t>3)</w:t>
        </w:r>
        <w:r w:rsidRPr="008E11FA">
          <w:rPr>
            <w:highlight w:val="yellow"/>
          </w:rPr>
          <w:tab/>
        </w:r>
        <w:proofErr w:type="gramStart"/>
        <w:r w:rsidRPr="008E11FA">
          <w:rPr>
            <w:highlight w:val="yellow"/>
          </w:rPr>
          <w:t>the</w:t>
        </w:r>
        <w:proofErr w:type="gramEnd"/>
        <w:r w:rsidRPr="008E11FA">
          <w:rPr>
            <w:highlight w:val="yellow"/>
          </w:rPr>
          <w:t xml:space="preserve"> Alternative S-NSSAI is added to the Allowed NSSAI and there are no PDU Sessions associated with the Network Slice over the corresponding access type.</w:t>
        </w:r>
      </w:ins>
    </w:p>
    <w:p w14:paraId="639A2839" w14:textId="2D1B63C9" w:rsidR="00195789" w:rsidRDefault="00195789" w:rsidP="00195789">
      <w:pPr>
        <w:pStyle w:val="B2"/>
        <w:rPr>
          <w:ins w:id="32" w:author="Samsung3" w:date="2025-01-14T19:31:00Z"/>
        </w:rPr>
      </w:pPr>
      <w:r>
        <w:t>b.</w:t>
      </w:r>
      <w:r>
        <w:tab/>
        <w:t xml:space="preserve">The AMF stops the timer and reset when at least one PDU Session associated with the Network Slice is successfully established or the Network Slice </w:t>
      </w:r>
      <w:proofErr w:type="gramStart"/>
      <w:r>
        <w:t>is removed</w:t>
      </w:r>
      <w:proofErr w:type="gramEnd"/>
      <w:r>
        <w:t xml:space="preserve"> from the Allowed NSSAI.</w:t>
      </w:r>
    </w:p>
    <w:p w14:paraId="0ECFD5B6" w14:textId="6F94D923" w:rsidR="00195789" w:rsidRDefault="00195789" w:rsidP="00195789">
      <w:pPr>
        <w:pStyle w:val="B2"/>
      </w:pPr>
      <w:ins w:id="33" w:author="Samsung3" w:date="2025-01-14T19:31:00Z">
        <w:r>
          <w:t>c.</w:t>
        </w:r>
        <w:r>
          <w:tab/>
          <w:t>The AMF stops the timer and reset for both replaced S-NSSAI and Alternative S-NSSAI when at least one PDU Session associated with the replaced S-NSSAI and alternative S-NSSAI is successfully established.</w:t>
        </w:r>
      </w:ins>
    </w:p>
    <w:p w14:paraId="2C060A25" w14:textId="4777927A" w:rsidR="00195789" w:rsidRDefault="00195789" w:rsidP="00195789">
      <w:pPr>
        <w:pStyle w:val="B2"/>
        <w:rPr>
          <w:ins w:id="34" w:author="Samsung4" w:date="2025-01-20T19:59:00Z"/>
        </w:rPr>
      </w:pPr>
      <w:proofErr w:type="gramStart"/>
      <w:ins w:id="35" w:author="Samsung3" w:date="2025-01-14T19:31:00Z">
        <w:r>
          <w:t>d</w:t>
        </w:r>
      </w:ins>
      <w:proofErr w:type="gramEnd"/>
      <w:del w:id="36" w:author="Samsung3" w:date="2025-01-14T19:31:00Z">
        <w:r w:rsidDel="00195789">
          <w:delText>c</w:delText>
        </w:r>
      </w:del>
      <w:r>
        <w:t>.</w:t>
      </w:r>
      <w:r>
        <w:tab/>
        <w:t>When the slice deregistration inactivity timer for a Network Slice over an access type expires, the AMF removes the Network Slice from the Allowed NSSAI over the access type by sending the UE Configuration Update Command to impacted UE(s).</w:t>
      </w:r>
    </w:p>
    <w:p w14:paraId="513B263D" w14:textId="2F0277E8" w:rsidR="00BC504E" w:rsidRDefault="00BC504E" w:rsidP="00195789">
      <w:pPr>
        <w:pStyle w:val="B2"/>
      </w:pPr>
      <w:ins w:id="37" w:author="Samsung4" w:date="2025-01-20T20:00:00Z">
        <w:r>
          <w:t>e.</w:t>
        </w:r>
        <w:r>
          <w:tab/>
        </w:r>
        <w:r w:rsidRPr="008E11FA">
          <w:rPr>
            <w:highlight w:val="yellow"/>
          </w:rPr>
          <w:t>When the slice deregistration inactivity timer for replaced S-NSSAI or Alternative S-NSSAI over an access type expires, the AMF removes the mapping of the replaced S-NSSAI and Alternative S-NSSAI from the Allowed NSSAI over the access type by sending the UE Configuration Update Command to impacted UE(s).</w:t>
        </w:r>
      </w:ins>
      <w:bookmarkStart w:id="38" w:name="_GoBack"/>
      <w:bookmarkEnd w:id="38"/>
    </w:p>
    <w:p w14:paraId="7EBFF572" w14:textId="77777777" w:rsidR="00195789" w:rsidRDefault="00195789" w:rsidP="00195789">
      <w:pPr>
        <w:pStyle w:val="B1"/>
      </w:pPr>
      <w:r>
        <w:t>-</w:t>
      </w:r>
      <w:r>
        <w:tab/>
        <w:t>The SMFs provide to UPFs that handle the PDU sessions in the Network Slice a PDU Session inactivity timer. The PDU Session inactivity timer is started after no data packet is transmitted or received and runs until the next data packet is transmitted or received which restarts the timer again. If the PDU Session inactivity timer expires before any packet is received or transmitted, the UPF reports this PDU Session inactivity event to the SMF to cause the SMF to release the PDU Session. While releasing the PDU session the SMF may indicate the release cause because of slice inactivity. When the AMF receives the notification of PDU Session release and it includes the release cause of slice inactivity and if the Network Slice of the released PDU Session is not used by other PDU Sessions (i.e. the last PDU Session using the Network Slice is released) over the corresponding access type, the AMF may trigger the UE Configuration Update procedure to remove the Network Slice from the Allowed NSSAI over that corresponding access type or start slice deregistration inactivity timer for the Network Slice.</w:t>
      </w:r>
    </w:p>
    <w:p w14:paraId="2538059C" w14:textId="77777777" w:rsidR="00195789" w:rsidRPr="00893B12" w:rsidRDefault="00195789" w:rsidP="00195789">
      <w:pPr>
        <w:pStyle w:val="B1"/>
      </w:pPr>
      <w:r>
        <w:tab/>
        <w:t>If the PDU Session inactivity timer value is updated, the SMF provides the updated PDU Session inactivity timer value to the UPF. The UPF uses the updated PDU Session inactivity timer value immediately or next time the PDU Session inactivity timer starts.</w:t>
      </w:r>
    </w:p>
    <w:p w14:paraId="713BFA6D" w14:textId="77777777" w:rsidR="00195789" w:rsidRDefault="00195789" w:rsidP="00195789">
      <w:pPr>
        <w:pStyle w:val="NO"/>
      </w:pPr>
      <w:r>
        <w:t>NOTE:</w:t>
      </w:r>
      <w:r>
        <w:tab/>
        <w:t>For MA PDU Session, the PDU Session inactivity timer is independent of Access Type.</w:t>
      </w:r>
    </w:p>
    <w:p w14:paraId="25030FC0" w14:textId="77777777" w:rsidR="00195789" w:rsidRDefault="00195789" w:rsidP="00195789">
      <w:r>
        <w:lastRenderedPageBreak/>
        <w:t>If an S-NSSAI is dedicated for a single AF and if authorized by operator policy to provide deregistration inactivity/PDU Session inactivity timer values for the S-NSSAI, the AF uses external parameter provisioning procedure to provide deregistration inactivity and PDU session inactivity timer values as described in clause 4.15.6.3g of TS 23.502 [3]. In this case, the AF provided timer values are stored in the UDM and provided to the AMF/SMF as part of subscription data for the corresponding S-NSSAI. If no AF is authorized to provide deregistration inactivity/PDU Session inactivity timer values for the S-NSSAI, i.e. no timer value received from UDM, the slice deregistration inactivity timer value and PDU Session inactivity timer value are either pre-configured in the AMF/SMF or received by the AMF/SMF during the AM Policy Association / SM Policy Association procedure respectively.</w:t>
      </w:r>
    </w:p>
    <w:p w14:paraId="017FFED0" w14:textId="0531BA12" w:rsidR="00195789" w:rsidRDefault="00195789" w:rsidP="00195789">
      <w:r>
        <w:t>To enable a serving network to direct UEs to a preferred Network Slice, the AMF may request the UE to transfer a PDU Session from one S-NSSAI to another S-NSSAI as described in clause 5.15.19.</w:t>
      </w:r>
    </w:p>
    <w:p w14:paraId="4BE9A34F" w14:textId="77777777" w:rsidR="00195789" w:rsidRPr="00125C96" w:rsidRDefault="00195789" w:rsidP="0019578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25C96">
        <w:rPr>
          <w:rFonts w:ascii="Arial" w:hAnsi="Arial" w:cs="Arial"/>
          <w:color w:val="0000FF"/>
          <w:sz w:val="28"/>
          <w:szCs w:val="28"/>
          <w:lang w:val="en-US"/>
        </w:rPr>
        <w:t xml:space="preserve">* * * </w:t>
      </w:r>
      <w:r>
        <w:rPr>
          <w:rFonts w:ascii="Arial" w:hAnsi="Arial" w:cs="Arial"/>
          <w:color w:val="0000FF"/>
          <w:sz w:val="28"/>
          <w:szCs w:val="28"/>
          <w:lang w:val="en-US" w:eastAsia="zh-CN"/>
        </w:rPr>
        <w:t xml:space="preserve">Next </w:t>
      </w:r>
      <w:r w:rsidRPr="00125C96">
        <w:rPr>
          <w:rFonts w:ascii="Arial" w:hAnsi="Arial" w:cs="Arial"/>
          <w:color w:val="0000FF"/>
          <w:sz w:val="28"/>
          <w:szCs w:val="28"/>
          <w:lang w:val="en-US"/>
        </w:rPr>
        <w:t>Change * * * *</w:t>
      </w:r>
    </w:p>
    <w:bookmarkEnd w:id="25"/>
    <w:p w14:paraId="5895FECD" w14:textId="3C3EAE04" w:rsidR="00D27F49" w:rsidRDefault="00D27F49" w:rsidP="00D27F49">
      <w:pPr>
        <w:pStyle w:val="Heading3"/>
      </w:pPr>
      <w:r>
        <w:t>5.15.19</w:t>
      </w:r>
      <w:r>
        <w:tab/>
        <w:t>Support of Network Slice Replacement</w:t>
      </w:r>
      <w:bookmarkEnd w:id="26"/>
    </w:p>
    <w:p w14:paraId="0D5CDA43" w14:textId="77777777" w:rsidR="00D27F49" w:rsidRDefault="00D27F49" w:rsidP="00D27F49">
      <w:r>
        <w:t>The Network Slice Replacement feature is used to temporarily replace an S-NSSAI with an Alternative S-NSSAI when an S-NSSAI becomes unavailable or congested in the 5GC. The Network Slice Replacement may be triggered in the following cases:</w:t>
      </w:r>
    </w:p>
    <w:p w14:paraId="3E2E035F" w14:textId="77777777" w:rsidR="00D27F49" w:rsidRDefault="00D27F49" w:rsidP="00D27F49">
      <w:pPr>
        <w:pStyle w:val="B1"/>
      </w:pPr>
      <w:r>
        <w:t>-</w:t>
      </w:r>
      <w:r>
        <w:tab/>
        <w:t>If the NSSF detects that an S-NSSAI becomes unavailable or congested (e.g. based on OAM or NWDAF analytics output), the NSSF sends network slice availability notification for the S-NSSAI to the AMF. The notification may include an Alternative S-NSSAI which can be used by the AMF to replace the S-NSSAI and congestion mitigation information if the S-NSSAI is congested. The NSSF notifies the AMF when the S-NSSAI is available again.</w:t>
      </w:r>
    </w:p>
    <w:p w14:paraId="064434D9" w14:textId="77777777" w:rsidR="00D27F49" w:rsidRDefault="00D27F49" w:rsidP="00D27F49">
      <w:pPr>
        <w:pStyle w:val="B1"/>
      </w:pPr>
      <w:r>
        <w:t>-</w:t>
      </w:r>
      <w:r>
        <w:tab/>
        <w:t>If the PCF detects that an S-NSSAI becomes unavailable or congested for a UE (e.g. based on OAM or NWDAF analytics output), the PCF sends access and mobility related policy notification to the AMF. The notification may include an Alternative S-NSSAI which can be used by the AMF to replace the S-NSSAI. The PCF notifies the AMF when the S-NSSAI is available again for the UE.</w:t>
      </w:r>
    </w:p>
    <w:p w14:paraId="01AC1A70" w14:textId="77777777" w:rsidR="00D27F49" w:rsidRDefault="00D27F49" w:rsidP="00D27F49">
      <w:pPr>
        <w:pStyle w:val="B1"/>
      </w:pPr>
      <w:r>
        <w:t>-</w:t>
      </w:r>
      <w:r>
        <w:tab/>
        <w:t>The OAM sends notification to AMF when an S-NSSAI becomes unavailable or congested (and also when this S-NSSAI becomes available again) and provides the Alternative S-NSSAI to AMF and the OAM may provide congestion mitigation information if the S-NSSAI is congested.</w:t>
      </w:r>
    </w:p>
    <w:p w14:paraId="427EF79B" w14:textId="77777777" w:rsidR="00D27F49" w:rsidRDefault="00D27F49" w:rsidP="00D27F49">
      <w:r>
        <w:t>The network slice associated with the Alternative S-NSSAI is assumed in this specification to have NS-</w:t>
      </w:r>
      <w:proofErr w:type="spellStart"/>
      <w:r>
        <w:t>AoS</w:t>
      </w:r>
      <w:proofErr w:type="spellEnd"/>
      <w:r>
        <w:t xml:space="preserve"> to be covering at least the NS-</w:t>
      </w:r>
      <w:proofErr w:type="spellStart"/>
      <w:r>
        <w:t>AoS</w:t>
      </w:r>
      <w:proofErr w:type="spellEnd"/>
      <w:r>
        <w:t xml:space="preserve"> of the replaced network slice. If the UE moves to a cell where the replaced S-NSSAI is not supported, but still within the NS-</w:t>
      </w:r>
      <w:proofErr w:type="spellStart"/>
      <w:r>
        <w:t>AoS</w:t>
      </w:r>
      <w:proofErr w:type="spellEnd"/>
      <w:r>
        <w:t xml:space="preserve"> of the Alternative S-NSSAI, the AMF removes the replaced S-NSSAI from the Allowed NSSAI (if the S-NSSAI was in the Allowed NSSAI) and from the Partially Allowed NSSAI (if the UE moves out of the RA also).</w:t>
      </w:r>
    </w:p>
    <w:p w14:paraId="1BEDC2A4" w14:textId="77777777" w:rsidR="00D27F49" w:rsidRDefault="00D27F49" w:rsidP="00D27F49">
      <w:r>
        <w:t xml:space="preserve">If the replaced S-NSSAI is subject to area restrictions, the AMF indicates to the SMF that the PDU Session is subject to area restrictions for the replaced S-NSSAI and the AMF and the SMF then apply the area restriction for the replaced S-NSSAI as described in clause 5.15.17 or clause 5.15.18 and the SMF additionally deactivates the PDU Session when the UE is OUT of </w:t>
      </w:r>
      <w:proofErr w:type="spellStart"/>
      <w:r>
        <w:t>AoI</w:t>
      </w:r>
      <w:proofErr w:type="spellEnd"/>
      <w:r>
        <w:t>.</w:t>
      </w:r>
    </w:p>
    <w:p w14:paraId="0B50C315" w14:textId="77777777" w:rsidR="00D27F49" w:rsidRDefault="00D27F49" w:rsidP="00D27F49">
      <w:pPr>
        <w:pStyle w:val="NO"/>
      </w:pPr>
      <w:r>
        <w:t>NOTE 1:</w:t>
      </w:r>
      <w:r>
        <w:tab/>
        <w:t>It is recommended to use a network slice associated with the Alternative S-NSSAI that is able to support requirements for the services that the replaced network slice supports. It is further recommended in particular that the Alternative S-NSSAI supports at least the DNNs supported in the replaced S-NSSAI.</w:t>
      </w:r>
    </w:p>
    <w:p w14:paraId="3458A444" w14:textId="77777777" w:rsidR="00D27F49" w:rsidRDefault="00D27F49" w:rsidP="00D27F49">
      <w:pPr>
        <w:pStyle w:val="NO"/>
      </w:pPr>
      <w:r>
        <w:t>NOTE 2:</w:t>
      </w:r>
      <w:r>
        <w:tab/>
        <w:t xml:space="preserve">The AMF can, by using the UE's presence in the </w:t>
      </w:r>
      <w:proofErr w:type="spellStart"/>
      <w:r>
        <w:t>AoI</w:t>
      </w:r>
      <w:proofErr w:type="spellEnd"/>
      <w:r>
        <w:t xml:space="preserve"> for the replaced S-NSSAI, prevent the UE from obtaining service in the Alternative network slice in cells outside the NS-</w:t>
      </w:r>
      <w:proofErr w:type="spellStart"/>
      <w:r>
        <w:t>AoS</w:t>
      </w:r>
      <w:proofErr w:type="spellEnd"/>
      <w:r>
        <w:t xml:space="preserve"> of the replaced network slice but within the NS-</w:t>
      </w:r>
      <w:proofErr w:type="spellStart"/>
      <w:r>
        <w:t>AoS</w:t>
      </w:r>
      <w:proofErr w:type="spellEnd"/>
      <w:r>
        <w:t xml:space="preserve"> of the Alternative network slice if the Alternative network slice NS-</w:t>
      </w:r>
      <w:proofErr w:type="spellStart"/>
      <w:r>
        <w:t>AoS</w:t>
      </w:r>
      <w:proofErr w:type="spellEnd"/>
      <w:r>
        <w:t xml:space="preserve"> exceeds the NS-</w:t>
      </w:r>
      <w:proofErr w:type="spellStart"/>
      <w:r>
        <w:t>AoS</w:t>
      </w:r>
      <w:proofErr w:type="spellEnd"/>
      <w:r>
        <w:t xml:space="preserve"> of the replaced network slice.</w:t>
      </w:r>
    </w:p>
    <w:p w14:paraId="47A2A1EA" w14:textId="77777777" w:rsidR="00D27F49" w:rsidRDefault="00D27F49" w:rsidP="00D27F49">
      <w:r>
        <w:t>Based on the notification above from NSSF or PCF or OAM, the AMF may determine that an S-NSSAI is to be replaced with Alternative S-NSSAI. For roaming case, the AMF subscribes the network slice availability notification of the HPLMN S-NSSAI from the NSSF in VPLMN and the NSSF in VPLMN subscribes the notification from NSSF in the HPLMN as described in clause 5.15.6.</w:t>
      </w:r>
    </w:p>
    <w:p w14:paraId="452A6659" w14:textId="77777777" w:rsidR="00D27F49" w:rsidRPr="00060FE0" w:rsidRDefault="00D27F49" w:rsidP="00D27F49">
      <w:r>
        <w:t>If the notification is from NSSF or OAM and reason for the replacement is due to congestion, the notification includes additional congestion mitigation information. The details of the congestion mitigation information from NSSF and how the congestion mitigation information is used by the AMF is described in clause 5.2.16.3.3 of TS 23.502 [3].</w:t>
      </w:r>
    </w:p>
    <w:p w14:paraId="06A54418" w14:textId="77777777" w:rsidR="00D27F49" w:rsidRDefault="00D27F49" w:rsidP="00D27F49">
      <w:pPr>
        <w:pStyle w:val="NO"/>
      </w:pPr>
      <w:r>
        <w:lastRenderedPageBreak/>
        <w:t>NOTE 3:</w:t>
      </w:r>
      <w:r>
        <w:tab/>
        <w:t>It is recommended that, the operator configures to use only one option, i.e. OAM, PCF or NSSF, for determining an Alternative S-NSSAI and triggering the Network Slice Replacement for S-NSSAI.</w:t>
      </w:r>
    </w:p>
    <w:p w14:paraId="0D320571" w14:textId="77777777" w:rsidR="00D27F49" w:rsidRDefault="00D27F49" w:rsidP="00D27F49">
      <w:r>
        <w:t>The AMF uses the Alternative S-NSSAI received in the notification from the NSSF, or from OAM or from the PCF. If the NSSF or PCF or OAM do not provide an Alternative S-NSSAI in the notification, the AMF uses an Alternative S-NSSAI based on local configuration. The Alternative S-NSSAI shall be supported in the UE Registration Area. If AMF cannot determine the Alternative S-NSSAI for the S-NSSAI, e.g. OAM or NSSF doesn't provide Alternative S-NSSAI and there is no Alternative S-NSSAI in the AMF local configuration, the AMF may further interact with the PCF to determine the Alternative S-NSSAI. The event trigger in AMF for interacting with PCF is described in clause 6.1.2.5 of TS 23.503 [45].</w:t>
      </w:r>
    </w:p>
    <w:p w14:paraId="530786C8" w14:textId="77777777" w:rsidR="00D27F49" w:rsidRDefault="00D27F49" w:rsidP="00D27F49">
      <w:r>
        <w:t>If the Alternative S-NSSAI is subject to NSSAA, the Alternative S-NSSAI shall only be used for UEs for which the Alternative S-NSSAI is included in the Subscribed S-NSSAIs. In this case, the AMF performs the NSSAA procedure for the Alternative S-NSSAI as described in clause 5.15.10 before the AMF triggers Network Slice Replacement as specified below.</w:t>
      </w:r>
    </w:p>
    <w:p w14:paraId="62CA927A" w14:textId="77777777" w:rsidR="00D27F49" w:rsidRDefault="00D27F49" w:rsidP="00D27F49">
      <w:r>
        <w:t>The UE indicates the support of Network Slice Replacement feature during the UE Registration procedure. For supporting UE in CM-CONNECTED state and if there is a PDU Sessions in the UE context associated with the S-NSSAI that needs to be replaced over an Access Type, the AMF additionally provides the Alternative S-NSSAI for this S-NSSAI in the Allowed NSSAI over the same Access Type and in the Configured NSSAI, if not included yet and the mapping between S-NSSAI(s) to Alternative S-NSSAI(s) to the UE in UE Configuration Update message as follows:</w:t>
      </w:r>
    </w:p>
    <w:p w14:paraId="10623AC6" w14:textId="77777777" w:rsidR="00D27F49" w:rsidRDefault="00D27F49" w:rsidP="00D27F49">
      <w:pPr>
        <w:pStyle w:val="B1"/>
      </w:pPr>
      <w:r>
        <w:t>-</w:t>
      </w:r>
      <w:r>
        <w:tab/>
      </w:r>
      <w:proofErr w:type="gramStart"/>
      <w:r>
        <w:t>for</w:t>
      </w:r>
      <w:proofErr w:type="gramEnd"/>
      <w:r>
        <w:t xml:space="preserve"> non-roaming UEs, the AMF provides the mapping of the S-NSSAI to the Alternative S-NSSAI to the UE.</w:t>
      </w:r>
    </w:p>
    <w:p w14:paraId="2375795A" w14:textId="77777777" w:rsidR="00D27F49" w:rsidRDefault="00D27F49" w:rsidP="00D27F49">
      <w:pPr>
        <w:pStyle w:val="NO"/>
      </w:pPr>
      <w:r>
        <w:t>NOTE 4:</w:t>
      </w:r>
      <w:r>
        <w:tab/>
        <w:t>In the non-roaming case, the Alternative S-NSSAI does not have to be a Subscribed S-NSSAIs, as the replaced S-NSSAI is always a subscribed S-NSSAI.</w:t>
      </w:r>
    </w:p>
    <w:p w14:paraId="6CBD26BE" w14:textId="77777777" w:rsidR="00D27F49" w:rsidRDefault="00D27F49" w:rsidP="00D27F49">
      <w:pPr>
        <w:pStyle w:val="B1"/>
      </w:pPr>
      <w:r>
        <w:t>-</w:t>
      </w:r>
      <w:r>
        <w:tab/>
        <w:t>for roaming UEs when the VPLMN S-NSSAI has to be replaced by a VPLMN Alternative S-NSSAI, the AMF provides the mapping of the VPLMN S-NSSAI to the Alternative VPLMN S-NSSAI to the UE.</w:t>
      </w:r>
    </w:p>
    <w:p w14:paraId="2F8437F1" w14:textId="77777777" w:rsidR="00D27F49" w:rsidRDefault="00D27F49" w:rsidP="00D27F49">
      <w:pPr>
        <w:pStyle w:val="B1"/>
      </w:pPr>
      <w:r>
        <w:t>-</w:t>
      </w:r>
      <w:r>
        <w:tab/>
        <w:t>for roaming UEs when the HPLMN S-NSSAI has to be replaced by an Alternative HPLMN S-NSSAI, the AMF provides the mapping of the HPLMN S-NSSAI to the Alternative HPLMN S-NSSAI to the UE.</w:t>
      </w:r>
    </w:p>
    <w:p w14:paraId="7E62E832" w14:textId="77777777" w:rsidR="00D27F49" w:rsidRDefault="00D27F49" w:rsidP="00D27F49">
      <w:pPr>
        <w:pStyle w:val="NO"/>
      </w:pPr>
      <w:r>
        <w:t>NOTE 5:</w:t>
      </w:r>
      <w:r>
        <w:tab/>
        <w:t>In the roaming cases, the Alternative HPLMN S-NSSAI does not have to be one of the Subscribed S-NSSAIs as the replaced HPLMN S-NSSAI is always part of the Subscribed S-NSSAIs.</w:t>
      </w:r>
    </w:p>
    <w:p w14:paraId="3372C997" w14:textId="77777777" w:rsidR="00D27F49" w:rsidRDefault="00D27F49" w:rsidP="00D27F49">
      <w:r>
        <w:t>The AMF provides the mapping of the S-NSSAI to the Alternative S-NSSAI over the access the AMF wants to trigger Network Slice Replacement. The UE stores the received mapping information together with the received Access Type and only uses it over that access.</w:t>
      </w:r>
    </w:p>
    <w:p w14:paraId="55AC7068" w14:textId="77777777" w:rsidR="00D27F49" w:rsidRDefault="00D27F49" w:rsidP="00D27F49">
      <w:r>
        <w:t>Since Network Slice Replacement applies independent of Access Type, when the replacement occurs, the same Alternative S-NSSAI mapping to the replaced S-NSSAI is provided over the Access Types where the replaced S-NSSAI is in the Allowed NSSAI.</w:t>
      </w:r>
    </w:p>
    <w:p w14:paraId="53613BB8" w14:textId="77777777" w:rsidR="00D27F49" w:rsidRDefault="00D27F49" w:rsidP="00D27F49">
      <w:r>
        <w:t>If the replaced S-NSSAI cannot be kept in the Allowed NSSAI or Partially Allowed NSSAI, the AMF additionally removes the Alternative S-NSSAI from the Allowed NSSAI or Partially Allowed NSSAI if the Alternative S-NSSAI is only used for Network Slice Replacement.</w:t>
      </w:r>
    </w:p>
    <w:p w14:paraId="543CD7EF" w14:textId="77777777" w:rsidR="00D27F49" w:rsidRDefault="00D27F49" w:rsidP="00D27F49">
      <w:r>
        <w:t>At mobility between AMFs, the source AMF provides, to the new AMF, the Alternative S-NSSAI and the mapping of the replaced S-NSSAI to the Alternative S-NSSAI in the UE context. When an S-NSSAI is subject to Network Slice Replacement, the new AMF compares the Requested NSSAI with the received UE context and updates the UE which misses the mapping of the replaced S-NSSAI to the Alternative S-NSSAI.</w:t>
      </w:r>
    </w:p>
    <w:p w14:paraId="3D34E0B6" w14:textId="77777777" w:rsidR="00D27F49" w:rsidRDefault="00D27F49" w:rsidP="00D27F49">
      <w:r>
        <w:t>For the supporting UE when the UE has a NAS signalling connection, i.e. it is CM-CONNECTED or it has become CM-CONNECTED, e.g. through a Service Request procedure or through a UE registration procedure, if the AMF determines that the S-NSSAI is to be replaced and there is a PDU Session associated with the S-NSSAI in the UE context (see also NOTE 3), the AMF sends the mapping of the S-NSSAI to the Alternative S-NSSAI to the UE in the UE Configuration Update message or in the Registration Accept message.</w:t>
      </w:r>
    </w:p>
    <w:p w14:paraId="309D8DBF" w14:textId="77777777" w:rsidR="00D27F49" w:rsidRDefault="00D27F49" w:rsidP="00D27F49">
      <w:pPr>
        <w:pStyle w:val="NO"/>
      </w:pPr>
      <w:r>
        <w:t>NOTE 6:</w:t>
      </w:r>
      <w:r>
        <w:tab/>
        <w:t>It is left to AMF local policy whether to send the mapping of the S-NSSAI to the Alternative S-NSSAI to the UE when there is no PDU session associated with the S-NSSAI or wait and send the mapping of the S-NSSAI to the Alternative S-NSSAI to the UE when the UE establishes a PDU Session associated with the S-NSSAI.</w:t>
      </w:r>
    </w:p>
    <w:p w14:paraId="275393E2" w14:textId="77777777" w:rsidR="00D27F49" w:rsidRDefault="00D27F49" w:rsidP="00D27F49">
      <w:r>
        <w:lastRenderedPageBreak/>
        <w:t>When the S-NSSAI is replaced by the Alternative S-NSSAI, the UE associates both of the replaced S-NSSAI and the Alternative S-NSSAI with the PDU session. The UE procedure for associating applications to PDU session based on URSP described in clause 6.6.2.3 of TS 23.503 [45] and establishing a PDU session described in clause 5.15.5.3 is based on the replaced S-NSSAI (not based on Alternative S-NSSAI).</w:t>
      </w:r>
    </w:p>
    <w:p w14:paraId="4C5D011E" w14:textId="77777777" w:rsidR="00D27F49" w:rsidRDefault="00D27F49" w:rsidP="00D27F49">
      <w:r>
        <w:t>During a new PDU Session establishment procedure for a S-NSSAI,</w:t>
      </w:r>
    </w:p>
    <w:p w14:paraId="2700C8B2" w14:textId="77777777" w:rsidR="00D27F49" w:rsidRDefault="00D27F49" w:rsidP="00D27F49">
      <w:pPr>
        <w:pStyle w:val="B1"/>
      </w:pPr>
      <w:r>
        <w:t>-</w:t>
      </w:r>
      <w:r>
        <w:tab/>
        <w:t xml:space="preserve">if the UE has received together with the Allowed NSSAI a mapping of the S-NSSAI to an Alternative S-NSSAI, the UE shall provide both the Alternative S-NSSAI and the S-NSSAI in the PDU Session Establishment message. When the AMF receives the Alternative S-NSSAI and the S-NSSAI in the PDU Session Establishment message, the AMF uses SMF Selection Subscription data of the replaced S-NSSAI and selects a suitable SMF supporting Network Slice Replacement and the Alternative S-NSSAI and verifies the Alternative S-NSSAI and the S-NSSAI based on the UE context and includes both the Alternative S-NSSAI and the S-NSSAI to the SMF in </w:t>
      </w:r>
      <w:proofErr w:type="spellStart"/>
      <w:r>
        <w:t>Nsmf_PDUSession_CreateSMContext</w:t>
      </w:r>
      <w:proofErr w:type="spellEnd"/>
      <w:r>
        <w:t xml:space="preserve"> service operation.</w:t>
      </w:r>
    </w:p>
    <w:p w14:paraId="6420249C" w14:textId="77777777" w:rsidR="00D27F49" w:rsidRDefault="00D27F49" w:rsidP="00D27F49">
      <w:pPr>
        <w:pStyle w:val="B1"/>
      </w:pPr>
      <w:r>
        <w:t>-</w:t>
      </w:r>
      <w:r>
        <w:tab/>
        <w:t xml:space="preserve">if the UE has not yet received with the Allowed NSSAI a mapping of the S-NSSAI to the Alternative S-NSSAI, the UE provides only the S-NSSAI in the PDU Session Establishment message. If the AMF determines that the requested S-NSSAI is to be replaced with the Alternative S-NSSAI and if the UE supports Network Slice Replacement, the AMF performs UE Configuration Update procedure to reconfigure the UE with the Alternative S-NSSAI. The AMF continues the PDU Session establishment procedure with the Alternative S-NSSAI and uses SMF Selection Subscription data of the replaced S-NSSAI and selects a suitable SMF supporting Network Slice Replacement and the Alternative S-NSSAI. The AMF provides both the Alternative S-NSSAI and the S-NSSAI to the SMF in </w:t>
      </w:r>
      <w:proofErr w:type="spellStart"/>
      <w:r>
        <w:t>Nsmf_PDUSession_CreateSMContext</w:t>
      </w:r>
      <w:proofErr w:type="spellEnd"/>
      <w:r>
        <w:t xml:space="preserve"> service operation.</w:t>
      </w:r>
    </w:p>
    <w:p w14:paraId="40296D9B" w14:textId="77777777" w:rsidR="00D27F49" w:rsidRDefault="00D27F49" w:rsidP="00D27F49">
      <w:r>
        <w:t>The SMF proceeds with the PDU Session establishment using the Alternative S-NSSAI and the received DNN. The SMF retrieves subscription data by using the replaced S-NSSAI and the DNN. The SMF uses replaced S-NSSAI value when the SMF registers the PDU Session to the UDM. The SMF sends the Alternative S-NSSAI to NG-RAN in N2 SM information and to UE in PDU Session Establishment Accept message.</w:t>
      </w:r>
    </w:p>
    <w:p w14:paraId="105EB398" w14:textId="77777777" w:rsidR="00D27F49" w:rsidRDefault="00D27F49" w:rsidP="00D27F49">
      <w:pPr>
        <w:pStyle w:val="NO"/>
      </w:pPr>
      <w:r>
        <w:t>NOTE 7:</w:t>
      </w:r>
      <w:r>
        <w:tab/>
        <w:t>It is assumed that the operator configures their network so that the Alternative S-NSSAI is selected to ensure that the selected SMF by using the Alternative S-NSSAI supports necessary capabilities according to the replaced S-NSSAI subscription data.</w:t>
      </w:r>
    </w:p>
    <w:p w14:paraId="1C1C915B" w14:textId="77777777" w:rsidR="00D27F49" w:rsidRDefault="00D27F49" w:rsidP="00D27F49">
      <w:r>
        <w:t xml:space="preserve">For existing PDU Session associated with an S-NSSAI that is replaced with the Alternative S-NSSAI, after the AMF sends mapping of the S-NSSAI to the Alternative S-NSSAI to the supporting UE in UE Configuration Update message, the AMF sends updates to the SMF of the PDU Session, e.g. triggering </w:t>
      </w:r>
      <w:proofErr w:type="spellStart"/>
      <w:r>
        <w:t>Nsmf_PDUSession_UpdateSMContext</w:t>
      </w:r>
      <w:proofErr w:type="spellEnd"/>
      <w:r>
        <w:t xml:space="preserve"> service operation, that the PDU Session is to be transferred to Alternative S-NSSAI and includes the Alternative S-NSSAI as follows (see details in clause 4.3.3 of TS 23.502 [3]):</w:t>
      </w:r>
    </w:p>
    <w:p w14:paraId="0F01204F" w14:textId="77777777" w:rsidR="00D27F49" w:rsidRDefault="00D27F49" w:rsidP="00D27F49">
      <w:pPr>
        <w:pStyle w:val="B1"/>
      </w:pPr>
      <w:r>
        <w:t>-</w:t>
      </w:r>
      <w:r>
        <w:tab/>
        <w:t>If the SMF determines that the PDU Session is to be retained (e.g. if the anchor UPF can be reused with the alternative S-NSSAI and SSC mode 1), the SMF sends the Alternative S-NSSAI to the UPF in the N4 message, to the NG-RAN in N2 message and to the supporting UE in PDU Session Modification Command message. The S-NSSAI provided to the (R</w:t>
      </w:r>
      <w:proofErr w:type="gramStart"/>
      <w:r>
        <w:t>)AN</w:t>
      </w:r>
      <w:proofErr w:type="gramEnd"/>
      <w:r>
        <w:t xml:space="preserve"> and to the UPF is the Alternative S-NSSAI.</w:t>
      </w:r>
    </w:p>
    <w:p w14:paraId="39413EC8" w14:textId="77777777" w:rsidR="00D27F49" w:rsidRDefault="00D27F49" w:rsidP="00D27F49">
      <w:pPr>
        <w:pStyle w:val="B1"/>
      </w:pPr>
      <w:r>
        <w:t>-</w:t>
      </w:r>
      <w:r>
        <w:tab/>
        <w:t>If the SMF determines that the PDU Session is to be re-established, the SMF sends the Alternative S-NSSAI to the supporting UE either in PDU Session Modification Command if the PDU Session is of SSC mode 3, or in PDU Session Release if the PDU Session is of SSC mode 2 or SSC mode 1, to trigger the re-establishment of the PDU Session. The UE includes both, the S-NSSAI and the Alternative S-NSSAI in the PDU Session Establishment message.</w:t>
      </w:r>
    </w:p>
    <w:p w14:paraId="17124E75" w14:textId="77777777" w:rsidR="00D27F49" w:rsidRDefault="00D27F49" w:rsidP="00D27F49">
      <w:r>
        <w:t>During registration procedure, the Requested NSSAI may include Alternative S-NSSAI(s) that are not subscribed S-NSSAI(s). In addition to the behaviour described in clause 5.15.5.2.1, the AMF verifies if S-NSSAI(s) in the Requested NSSAI are either subscribed S-NSSAI(s) or Alternative S-NSSAI(s) in UE context and based on the verification, the AMF determines whether to update the UE configuration.</w:t>
      </w:r>
    </w:p>
    <w:p w14:paraId="3458A324" w14:textId="77777777" w:rsidR="00D27F49" w:rsidRDefault="00D27F49" w:rsidP="00D27F49">
      <w:r>
        <w:t xml:space="preserve">When the AMF is notified that the S-NSSAI is available again (e.g. the congestion of the S-NSSAI has been mitigated), if the AMF has configured the supporting UE with the Alternative S-NSSAI and the AMF determines for the UE in CM-CONNECTED state to use the replaced S-NSSAI again, the AMF reconfigures the supporting UE (e.g. by using UE Configuration Update procedure or in the next registration procedure) to use the replaced S-NSSAI again by removing the mapping of the replaced S-NSSAI to Alternative S-NSSAI and removing the Alternative S-NSSAI from the Allowed NSSAI if the Alternative S-NSSAI is only used for the Network Slice Replacement. The AMF also removes the Alternative S-NSSAI from the Configured NSSAI if the Alternative S-NSSAI is not one of the Subscribed S-NSSAIs and the Alternative S-NSSAI is not used in any Access Type. If the UE is in CM-IDLE, the AMF can wait until the UE in CM-CONNECTED state as described in clause 5.23. When the UE establishes a NAS signalling </w:t>
      </w:r>
      <w:r>
        <w:lastRenderedPageBreak/>
        <w:t>connection, e.g. through a Service Request procedure or through a UE registration procedure, the AMF reconfigures the UE.</w:t>
      </w:r>
    </w:p>
    <w:p w14:paraId="47775E3D" w14:textId="77777777" w:rsidR="00D27F49" w:rsidRDefault="00D27F49" w:rsidP="00D27F49">
      <w:r>
        <w:t xml:space="preserve">If there is an existing PDU Session associated with the Alternative S-NSSAI for the S-NSSAI being available again or not congested anymore, the AMF updates the SMF(s) of the PDU Session(s), by </w:t>
      </w:r>
      <w:proofErr w:type="spellStart"/>
      <w:r>
        <w:t>Nsmf_PDUSession_UpdateSMContext</w:t>
      </w:r>
      <w:proofErr w:type="spellEnd"/>
      <w:r>
        <w:t xml:space="preserve"> service operation, causing the PDU Session to be transferred to the replaced S-NSSAI. The event trigger in SMF for interacting with PCF is described in clause 6.1.3.5 of TS 23.503 [45].</w:t>
      </w:r>
    </w:p>
    <w:p w14:paraId="496732E9" w14:textId="77777777" w:rsidR="00D27F49" w:rsidRDefault="00D27F49" w:rsidP="00D27F49">
      <w:pPr>
        <w:pStyle w:val="B1"/>
      </w:pPr>
      <w:r>
        <w:t>-</w:t>
      </w:r>
      <w:r>
        <w:tab/>
        <w:t>If the SMF determines that the PDU Session is to be retained (e.g. if the anchor UPF can be reused with the replaced S-NSSAI and SSC mode 1), the SMF sends the replaced S-NSSAI i.e. does not include Alternative S-NSSAI to the UPF in the N4 message, to the NG-RAN in N2 message and to the supporting UE in PDU Session Modification Command message. The S-NSSAI provided to the (R</w:t>
      </w:r>
      <w:proofErr w:type="gramStart"/>
      <w:r>
        <w:t>)AN</w:t>
      </w:r>
      <w:proofErr w:type="gramEnd"/>
      <w:r>
        <w:t xml:space="preserve"> and to the UPF is the replaced S-NSSAI.</w:t>
      </w:r>
    </w:p>
    <w:p w14:paraId="1718EBF0" w14:textId="77777777" w:rsidR="00D27F49" w:rsidRDefault="00D27F49" w:rsidP="00D27F49">
      <w:pPr>
        <w:pStyle w:val="B1"/>
      </w:pPr>
      <w:r>
        <w:t>-</w:t>
      </w:r>
      <w:r>
        <w:tab/>
        <w:t>If the SMF determines that the PDU Session is to be re-established, the SMF sends the replaced S-NSSAI (i.e. does not include Alternative S-NSSAI) to the supporting UE either in PDU Session Modification Command if the PDU Session is of SSC mode 3, or in PDU Session Release if the PDU Session is of SSC mode 2 or SSC mode 1, to trigger the re-establishment of the PDU Session. The UE includes the replaced S-NSSAI in the PDU Session Establishment message.</w:t>
      </w:r>
    </w:p>
    <w:p w14:paraId="3220211E" w14:textId="77777777" w:rsidR="00D27F49" w:rsidRPr="00252264" w:rsidRDefault="00D27F49" w:rsidP="00D27F49">
      <w:r>
        <w:t>During a handover procedure, if an S-NSSAI has to be replaced with an Alternative S-NSSAI, the handover procedure (including any PDU session associated with the S-NSSAI to be replaced) shall continue unaffected by the Network Slice Replacement. Any Network Slice Replacement for the S-NSSAI shall not take place during the handover.</w:t>
      </w:r>
    </w:p>
    <w:p w14:paraId="15A347F4" w14:textId="77777777" w:rsidR="00D27F49" w:rsidRPr="00252264" w:rsidRDefault="00D27F49" w:rsidP="00D27F49">
      <w:bookmarkStart w:id="39" w:name="_CR5_15_20"/>
      <w:bookmarkEnd w:id="39"/>
      <w:r>
        <w:t>During NSSAA re-authentication procedure for an S-NSSAI, if the S-NSSAI has to be replaced with Alternative S-NSSAI, the AMF shall continue with the NSSAA procedure unaffected by the Network Slice Replacement and the AMF executes the Network Slice Replacement after the NSSAA procedure is completed.</w:t>
      </w:r>
    </w:p>
    <w:p w14:paraId="127CCB75" w14:textId="24E0B390" w:rsidR="00D27F49" w:rsidRDefault="00D27F49" w:rsidP="00D27F49">
      <w:r>
        <w:t>If NSAC for maximum number of PDU sessions is configured for the replaced S-NSSAI and/or the Alternative S-NSSAI, the SMF performs NSAC by interacting with the NSACF of the replaced S-NSSAI and/or the NSACF of the Alternative S-NSSAI based on operator determined policies configured in the SMF (e.g. for the increase of Alternative S-NSSAI and the decrease of replaced S-NSSAI).</w:t>
      </w:r>
    </w:p>
    <w:p w14:paraId="5B556351" w14:textId="7DF58262" w:rsidR="00D27F49" w:rsidRDefault="00D27F49" w:rsidP="00D27F49">
      <w:ins w:id="40" w:author="Samsung3" w:date="2025-01-14T18:42:00Z">
        <w:r>
          <w:t xml:space="preserve">The UE and the AMF locally removes the mapping of the replaced S-NSSAI and the Alternative S-NSSAI in an access </w:t>
        </w:r>
      </w:ins>
      <w:ins w:id="41" w:author="Samsung3" w:date="2025-01-14T18:43:00Z">
        <w:r>
          <w:t xml:space="preserve">type </w:t>
        </w:r>
      </w:ins>
      <w:ins w:id="42" w:author="Samsung3" w:date="2025-01-14T18:42:00Z">
        <w:r>
          <w:t>when the replaced S-NSSAI or alternative S-NSSAI is removed from the allowed NSSAI due to slice deregistration inactivity timer expiry</w:t>
        </w:r>
      </w:ins>
      <w:ins w:id="43" w:author="Samsung3" w:date="2025-01-14T18:43:00Z">
        <w:r>
          <w:t xml:space="preserve"> over corresponding </w:t>
        </w:r>
        <w:proofErr w:type="spellStart"/>
        <w:r>
          <w:t>acces</w:t>
        </w:r>
        <w:proofErr w:type="spellEnd"/>
        <w:r>
          <w:t xml:space="preserve"> type</w:t>
        </w:r>
      </w:ins>
      <w:ins w:id="44" w:author="Samsung3" w:date="2025-01-14T18:42:00Z">
        <w:r>
          <w:t>.</w:t>
        </w:r>
      </w:ins>
    </w:p>
    <w:bookmarkEnd w:id="2"/>
    <w:bookmarkEnd w:id="3"/>
    <w:bookmarkEnd w:id="4"/>
    <w:bookmarkEnd w:id="5"/>
    <w:p w14:paraId="068DAC4C" w14:textId="201C6915"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25C96">
        <w:rPr>
          <w:rFonts w:ascii="Arial" w:hAnsi="Arial" w:cs="Arial"/>
          <w:color w:val="0000FF"/>
          <w:sz w:val="28"/>
          <w:szCs w:val="28"/>
          <w:lang w:val="en-US"/>
        </w:rPr>
        <w:t xml:space="preserve">* * * </w:t>
      </w:r>
      <w:r w:rsidRPr="00125C96">
        <w:rPr>
          <w:rFonts w:ascii="Arial" w:hAnsi="Arial" w:cs="Arial" w:hint="eastAsia"/>
          <w:color w:val="0000FF"/>
          <w:sz w:val="28"/>
          <w:szCs w:val="28"/>
          <w:lang w:val="en-US" w:eastAsia="zh-CN"/>
        </w:rPr>
        <w:t>End of</w:t>
      </w:r>
      <w:r w:rsidRPr="00125C96">
        <w:rPr>
          <w:rFonts w:ascii="Arial" w:hAnsi="Arial" w:cs="Arial"/>
          <w:color w:val="0000FF"/>
          <w:sz w:val="28"/>
          <w:szCs w:val="28"/>
          <w:lang w:val="en-US"/>
        </w:rPr>
        <w:t xml:space="preserve"> Change</w:t>
      </w:r>
      <w:r w:rsidR="00051963">
        <w:rPr>
          <w:rFonts w:ascii="Arial" w:hAnsi="Arial" w:cs="Arial"/>
          <w:color w:val="0000FF"/>
          <w:sz w:val="28"/>
          <w:szCs w:val="28"/>
          <w:lang w:val="en-US"/>
        </w:rPr>
        <w:t>s</w:t>
      </w:r>
      <w:r w:rsidRPr="00125C96">
        <w:rPr>
          <w:rFonts w:ascii="Arial" w:hAnsi="Arial" w:cs="Arial"/>
          <w:color w:val="0000FF"/>
          <w:sz w:val="28"/>
          <w:szCs w:val="28"/>
          <w:lang w:val="en-US"/>
        </w:rPr>
        <w:t xml:space="preserve"> * * * *</w:t>
      </w:r>
    </w:p>
    <w:p w14:paraId="6B03A995" w14:textId="77777777" w:rsidR="00617F47" w:rsidRDefault="00617F47">
      <w:pPr>
        <w:rPr>
          <w:noProof/>
          <w:lang w:eastAsia="zh-CN"/>
        </w:rPr>
      </w:pPr>
    </w:p>
    <w:sectPr w:rsidR="00617F47" w:rsidSect="000B7FED">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135CFC" w14:textId="77777777" w:rsidR="006771E4" w:rsidRDefault="006771E4">
      <w:r>
        <w:separator/>
      </w:r>
    </w:p>
  </w:endnote>
  <w:endnote w:type="continuationSeparator" w:id="0">
    <w:p w14:paraId="0A9B7043" w14:textId="77777777" w:rsidR="006771E4" w:rsidRDefault="006771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191114" w14:textId="5DC51932" w:rsidR="003F177B" w:rsidRDefault="003F177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E52F31" w14:textId="1F997909" w:rsidR="003F177B" w:rsidRDefault="003F177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4A8FCA" w14:textId="0435D0D7" w:rsidR="003F177B" w:rsidRDefault="003F177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FB271F" w14:textId="77777777" w:rsidR="006771E4" w:rsidRDefault="006771E4">
      <w:r>
        <w:separator/>
      </w:r>
    </w:p>
  </w:footnote>
  <w:footnote w:type="continuationSeparator" w:id="0">
    <w:p w14:paraId="5CC55AE3" w14:textId="77777777" w:rsidR="006771E4" w:rsidRDefault="006771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3F177B" w:rsidRDefault="003F177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3F177B" w:rsidRDefault="003F177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3F177B" w:rsidRDefault="003F177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3F177B" w:rsidRDefault="003F177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4A2788E"/>
    <w:multiLevelType w:val="hybridMultilevel"/>
    <w:tmpl w:val="2F9CBAAC"/>
    <w:lvl w:ilvl="0" w:tplc="0D8AA52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6" w15:restartNumberingAfterBreak="0">
    <w:nsid w:val="23522E14"/>
    <w:multiLevelType w:val="hybridMultilevel"/>
    <w:tmpl w:val="919C8A0A"/>
    <w:lvl w:ilvl="0" w:tplc="4D6A4C20">
      <w:start w:val="8"/>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B6D2298"/>
    <w:multiLevelType w:val="hybridMultilevel"/>
    <w:tmpl w:val="19DC8D9C"/>
    <w:lvl w:ilvl="0" w:tplc="B9D8094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8" w15:restartNumberingAfterBreak="0">
    <w:nsid w:val="35C20CEE"/>
    <w:multiLevelType w:val="hybridMultilevel"/>
    <w:tmpl w:val="86ECA118"/>
    <w:lvl w:ilvl="0" w:tplc="2F5EA222">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9" w15:restartNumberingAfterBreak="0">
    <w:nsid w:val="3C287EC7"/>
    <w:multiLevelType w:val="hybridMultilevel"/>
    <w:tmpl w:val="352401C8"/>
    <w:lvl w:ilvl="0" w:tplc="03CA94F6">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48CF6375"/>
    <w:multiLevelType w:val="hybridMultilevel"/>
    <w:tmpl w:val="A648C88E"/>
    <w:lvl w:ilvl="0" w:tplc="5ACCDB4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9"/>
  </w:num>
  <w:num w:numId="2">
    <w:abstractNumId w:val="22"/>
  </w:num>
  <w:num w:numId="3">
    <w:abstractNumId w:val="17"/>
  </w:num>
  <w:num w:numId="4">
    <w:abstractNumId w:val="15"/>
  </w:num>
  <w:num w:numId="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13"/>
  </w:num>
  <w:num w:numId="8">
    <w:abstractNumId w:val="25"/>
  </w:num>
  <w:num w:numId="9">
    <w:abstractNumId w:val="11"/>
  </w:num>
  <w:num w:numId="10">
    <w:abstractNumId w:val="12"/>
  </w:num>
  <w:num w:numId="11">
    <w:abstractNumId w:val="24"/>
  </w:num>
  <w:num w:numId="12">
    <w:abstractNumId w:val="14"/>
  </w:num>
  <w:num w:numId="13">
    <w:abstractNumId w:val="23"/>
  </w:num>
  <w:num w:numId="14">
    <w:abstractNumId w:val="21"/>
  </w:num>
  <w:num w:numId="15">
    <w:abstractNumId w:val="20"/>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 w:numId="26">
    <w:abstractNumId w:val="16"/>
  </w:num>
  <w:num w:numId="27">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4">
    <w15:presenceInfo w15:providerId="None" w15:userId="Samsung4"/>
  </w15:person>
  <w15:person w15:author="Samsung3">
    <w15:presenceInfo w15:providerId="None" w15:userId="Samsung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C55"/>
    <w:rsid w:val="00002106"/>
    <w:rsid w:val="00004AE1"/>
    <w:rsid w:val="000057C8"/>
    <w:rsid w:val="00007E95"/>
    <w:rsid w:val="0001167F"/>
    <w:rsid w:val="00022E4A"/>
    <w:rsid w:val="00023398"/>
    <w:rsid w:val="000302BF"/>
    <w:rsid w:val="00033502"/>
    <w:rsid w:val="000347A5"/>
    <w:rsid w:val="00034E6D"/>
    <w:rsid w:val="00043D55"/>
    <w:rsid w:val="000473B2"/>
    <w:rsid w:val="00051963"/>
    <w:rsid w:val="000541C8"/>
    <w:rsid w:val="000557F6"/>
    <w:rsid w:val="000608C6"/>
    <w:rsid w:val="00063B2C"/>
    <w:rsid w:val="000719C2"/>
    <w:rsid w:val="00072138"/>
    <w:rsid w:val="00072916"/>
    <w:rsid w:val="00072BA4"/>
    <w:rsid w:val="00074191"/>
    <w:rsid w:val="00075364"/>
    <w:rsid w:val="00075BF8"/>
    <w:rsid w:val="000853A3"/>
    <w:rsid w:val="00087746"/>
    <w:rsid w:val="0008798D"/>
    <w:rsid w:val="00087F77"/>
    <w:rsid w:val="00087FBF"/>
    <w:rsid w:val="00092564"/>
    <w:rsid w:val="000935E7"/>
    <w:rsid w:val="000A1DB0"/>
    <w:rsid w:val="000A5423"/>
    <w:rsid w:val="000A6394"/>
    <w:rsid w:val="000A70D6"/>
    <w:rsid w:val="000A7740"/>
    <w:rsid w:val="000A7A3E"/>
    <w:rsid w:val="000B5C08"/>
    <w:rsid w:val="000B7FED"/>
    <w:rsid w:val="000C0327"/>
    <w:rsid w:val="000C038A"/>
    <w:rsid w:val="000C3BA4"/>
    <w:rsid w:val="000C3DB1"/>
    <w:rsid w:val="000C6598"/>
    <w:rsid w:val="000C6891"/>
    <w:rsid w:val="000D31BB"/>
    <w:rsid w:val="000D4336"/>
    <w:rsid w:val="000D44B3"/>
    <w:rsid w:val="000D614D"/>
    <w:rsid w:val="000E20D2"/>
    <w:rsid w:val="000E5A15"/>
    <w:rsid w:val="000F0C0A"/>
    <w:rsid w:val="000F12A2"/>
    <w:rsid w:val="000F1D25"/>
    <w:rsid w:val="000F6140"/>
    <w:rsid w:val="00102B15"/>
    <w:rsid w:val="0011180A"/>
    <w:rsid w:val="00111CAB"/>
    <w:rsid w:val="00114972"/>
    <w:rsid w:val="00116A5F"/>
    <w:rsid w:val="00120204"/>
    <w:rsid w:val="00125253"/>
    <w:rsid w:val="00125C96"/>
    <w:rsid w:val="001261B6"/>
    <w:rsid w:val="00134DCC"/>
    <w:rsid w:val="001351CD"/>
    <w:rsid w:val="00137B98"/>
    <w:rsid w:val="00143A95"/>
    <w:rsid w:val="00145D43"/>
    <w:rsid w:val="00146DB4"/>
    <w:rsid w:val="00152147"/>
    <w:rsid w:val="00156697"/>
    <w:rsid w:val="001575CC"/>
    <w:rsid w:val="00162EBC"/>
    <w:rsid w:val="0016703C"/>
    <w:rsid w:val="00172A20"/>
    <w:rsid w:val="00172ACA"/>
    <w:rsid w:val="00183FFB"/>
    <w:rsid w:val="00186FEC"/>
    <w:rsid w:val="00187FFE"/>
    <w:rsid w:val="00192478"/>
    <w:rsid w:val="00192C46"/>
    <w:rsid w:val="0019352C"/>
    <w:rsid w:val="00195789"/>
    <w:rsid w:val="001A08B3"/>
    <w:rsid w:val="001A1A72"/>
    <w:rsid w:val="001A7B60"/>
    <w:rsid w:val="001B52F0"/>
    <w:rsid w:val="001B7A65"/>
    <w:rsid w:val="001C0929"/>
    <w:rsid w:val="001C3FA4"/>
    <w:rsid w:val="001D2417"/>
    <w:rsid w:val="001E13BF"/>
    <w:rsid w:val="001E41F3"/>
    <w:rsid w:val="001E5D8F"/>
    <w:rsid w:val="001E7B35"/>
    <w:rsid w:val="001F7BB7"/>
    <w:rsid w:val="0020065C"/>
    <w:rsid w:val="00213F65"/>
    <w:rsid w:val="0021535F"/>
    <w:rsid w:val="00217ED5"/>
    <w:rsid w:val="0022477A"/>
    <w:rsid w:val="002276EC"/>
    <w:rsid w:val="0023395C"/>
    <w:rsid w:val="00233A4B"/>
    <w:rsid w:val="00240629"/>
    <w:rsid w:val="0024086B"/>
    <w:rsid w:val="0024138C"/>
    <w:rsid w:val="002429B9"/>
    <w:rsid w:val="00244825"/>
    <w:rsid w:val="00245950"/>
    <w:rsid w:val="00245C72"/>
    <w:rsid w:val="00245CA4"/>
    <w:rsid w:val="00252877"/>
    <w:rsid w:val="00253997"/>
    <w:rsid w:val="0026004D"/>
    <w:rsid w:val="00260C11"/>
    <w:rsid w:val="0026348F"/>
    <w:rsid w:val="002640DD"/>
    <w:rsid w:val="00265E5F"/>
    <w:rsid w:val="00271801"/>
    <w:rsid w:val="00271D37"/>
    <w:rsid w:val="002726B5"/>
    <w:rsid w:val="00275D12"/>
    <w:rsid w:val="0028413B"/>
    <w:rsid w:val="00284FEB"/>
    <w:rsid w:val="002860C4"/>
    <w:rsid w:val="00286D47"/>
    <w:rsid w:val="00287FF6"/>
    <w:rsid w:val="00294746"/>
    <w:rsid w:val="00294BDF"/>
    <w:rsid w:val="00294F6A"/>
    <w:rsid w:val="002A23C0"/>
    <w:rsid w:val="002A4535"/>
    <w:rsid w:val="002A518F"/>
    <w:rsid w:val="002A5FA7"/>
    <w:rsid w:val="002B5534"/>
    <w:rsid w:val="002B5741"/>
    <w:rsid w:val="002C74D6"/>
    <w:rsid w:val="002C7799"/>
    <w:rsid w:val="002D6671"/>
    <w:rsid w:val="002E05B8"/>
    <w:rsid w:val="002E35C9"/>
    <w:rsid w:val="002E40B0"/>
    <w:rsid w:val="002E472E"/>
    <w:rsid w:val="002E5220"/>
    <w:rsid w:val="002E7089"/>
    <w:rsid w:val="002F1444"/>
    <w:rsid w:val="002F14C7"/>
    <w:rsid w:val="003016B0"/>
    <w:rsid w:val="003023C9"/>
    <w:rsid w:val="00304C8D"/>
    <w:rsid w:val="00304D92"/>
    <w:rsid w:val="003050DE"/>
    <w:rsid w:val="00305409"/>
    <w:rsid w:val="00307B7F"/>
    <w:rsid w:val="00312C1C"/>
    <w:rsid w:val="003131B7"/>
    <w:rsid w:val="00322F01"/>
    <w:rsid w:val="00323DD9"/>
    <w:rsid w:val="0032555E"/>
    <w:rsid w:val="00333DD0"/>
    <w:rsid w:val="00334603"/>
    <w:rsid w:val="00334E96"/>
    <w:rsid w:val="0033727A"/>
    <w:rsid w:val="00352F83"/>
    <w:rsid w:val="003566CF"/>
    <w:rsid w:val="00357E69"/>
    <w:rsid w:val="003609EF"/>
    <w:rsid w:val="0036231A"/>
    <w:rsid w:val="00366608"/>
    <w:rsid w:val="00366DF5"/>
    <w:rsid w:val="00370C89"/>
    <w:rsid w:val="0037459C"/>
    <w:rsid w:val="00374DD4"/>
    <w:rsid w:val="00377A32"/>
    <w:rsid w:val="0038208B"/>
    <w:rsid w:val="00386C48"/>
    <w:rsid w:val="00391CA2"/>
    <w:rsid w:val="00395BD8"/>
    <w:rsid w:val="003962BD"/>
    <w:rsid w:val="003A5891"/>
    <w:rsid w:val="003B470D"/>
    <w:rsid w:val="003B6380"/>
    <w:rsid w:val="003C379D"/>
    <w:rsid w:val="003C3DC1"/>
    <w:rsid w:val="003D02F2"/>
    <w:rsid w:val="003D141D"/>
    <w:rsid w:val="003D4E7B"/>
    <w:rsid w:val="003D7C59"/>
    <w:rsid w:val="003E02E8"/>
    <w:rsid w:val="003E1A36"/>
    <w:rsid w:val="003E6D93"/>
    <w:rsid w:val="003F177B"/>
    <w:rsid w:val="003F39C5"/>
    <w:rsid w:val="003F4D49"/>
    <w:rsid w:val="003F6FAC"/>
    <w:rsid w:val="003F7627"/>
    <w:rsid w:val="004077FD"/>
    <w:rsid w:val="00410371"/>
    <w:rsid w:val="00414ACF"/>
    <w:rsid w:val="004210C1"/>
    <w:rsid w:val="00422782"/>
    <w:rsid w:val="004242F1"/>
    <w:rsid w:val="00424F61"/>
    <w:rsid w:val="0043145A"/>
    <w:rsid w:val="00444309"/>
    <w:rsid w:val="00452834"/>
    <w:rsid w:val="004660A0"/>
    <w:rsid w:val="0046755D"/>
    <w:rsid w:val="004742EC"/>
    <w:rsid w:val="00475038"/>
    <w:rsid w:val="00482F86"/>
    <w:rsid w:val="004840EF"/>
    <w:rsid w:val="0048479B"/>
    <w:rsid w:val="00490B45"/>
    <w:rsid w:val="00490C64"/>
    <w:rsid w:val="004911BA"/>
    <w:rsid w:val="004959EC"/>
    <w:rsid w:val="00497616"/>
    <w:rsid w:val="004A1D95"/>
    <w:rsid w:val="004A24CF"/>
    <w:rsid w:val="004A7895"/>
    <w:rsid w:val="004B0E3E"/>
    <w:rsid w:val="004B2D97"/>
    <w:rsid w:val="004B45F1"/>
    <w:rsid w:val="004B6F84"/>
    <w:rsid w:val="004B75B7"/>
    <w:rsid w:val="004C2179"/>
    <w:rsid w:val="004C26DB"/>
    <w:rsid w:val="004E1517"/>
    <w:rsid w:val="004E7A94"/>
    <w:rsid w:val="004F01C8"/>
    <w:rsid w:val="004F0E98"/>
    <w:rsid w:val="004F15AD"/>
    <w:rsid w:val="004F6450"/>
    <w:rsid w:val="004F7B6A"/>
    <w:rsid w:val="00500E55"/>
    <w:rsid w:val="00501DF6"/>
    <w:rsid w:val="00504A96"/>
    <w:rsid w:val="00504C0D"/>
    <w:rsid w:val="00505E91"/>
    <w:rsid w:val="00510ED1"/>
    <w:rsid w:val="0051290C"/>
    <w:rsid w:val="005141D9"/>
    <w:rsid w:val="0051580D"/>
    <w:rsid w:val="005178F4"/>
    <w:rsid w:val="00520CA3"/>
    <w:rsid w:val="00523633"/>
    <w:rsid w:val="0052395E"/>
    <w:rsid w:val="00524413"/>
    <w:rsid w:val="0053137A"/>
    <w:rsid w:val="00533434"/>
    <w:rsid w:val="00537356"/>
    <w:rsid w:val="00541295"/>
    <w:rsid w:val="00547111"/>
    <w:rsid w:val="00565C90"/>
    <w:rsid w:val="00566ECF"/>
    <w:rsid w:val="0056747C"/>
    <w:rsid w:val="00567EA2"/>
    <w:rsid w:val="00570569"/>
    <w:rsid w:val="00572758"/>
    <w:rsid w:val="00591AEF"/>
    <w:rsid w:val="00592D74"/>
    <w:rsid w:val="00594D2E"/>
    <w:rsid w:val="005A5C2D"/>
    <w:rsid w:val="005A5E23"/>
    <w:rsid w:val="005B1808"/>
    <w:rsid w:val="005B7541"/>
    <w:rsid w:val="005D0132"/>
    <w:rsid w:val="005E1D39"/>
    <w:rsid w:val="005E2C13"/>
    <w:rsid w:val="005E2C44"/>
    <w:rsid w:val="005E4D71"/>
    <w:rsid w:val="005F3798"/>
    <w:rsid w:val="005F4398"/>
    <w:rsid w:val="005F68DE"/>
    <w:rsid w:val="00603118"/>
    <w:rsid w:val="00614A4E"/>
    <w:rsid w:val="00617F47"/>
    <w:rsid w:val="00620463"/>
    <w:rsid w:val="00621188"/>
    <w:rsid w:val="0062219B"/>
    <w:rsid w:val="00624DEB"/>
    <w:rsid w:val="0062571C"/>
    <w:rsid w:val="006257ED"/>
    <w:rsid w:val="00632A06"/>
    <w:rsid w:val="00634E7D"/>
    <w:rsid w:val="006379BB"/>
    <w:rsid w:val="00646954"/>
    <w:rsid w:val="00647E88"/>
    <w:rsid w:val="006518BC"/>
    <w:rsid w:val="0065298C"/>
    <w:rsid w:val="006532AE"/>
    <w:rsid w:val="00653DE4"/>
    <w:rsid w:val="00654DEB"/>
    <w:rsid w:val="00655ABC"/>
    <w:rsid w:val="006606C7"/>
    <w:rsid w:val="00664D18"/>
    <w:rsid w:val="00665C47"/>
    <w:rsid w:val="00666614"/>
    <w:rsid w:val="00671EAE"/>
    <w:rsid w:val="00675308"/>
    <w:rsid w:val="006771E4"/>
    <w:rsid w:val="00682252"/>
    <w:rsid w:val="0069455B"/>
    <w:rsid w:val="00695808"/>
    <w:rsid w:val="006A2357"/>
    <w:rsid w:val="006A42EE"/>
    <w:rsid w:val="006A6205"/>
    <w:rsid w:val="006B396A"/>
    <w:rsid w:val="006B46FB"/>
    <w:rsid w:val="006B5905"/>
    <w:rsid w:val="006B657F"/>
    <w:rsid w:val="006D3656"/>
    <w:rsid w:val="006D5B74"/>
    <w:rsid w:val="006D63B9"/>
    <w:rsid w:val="006E21FB"/>
    <w:rsid w:val="006E7749"/>
    <w:rsid w:val="006F0F36"/>
    <w:rsid w:val="006F4DBE"/>
    <w:rsid w:val="006F7EDC"/>
    <w:rsid w:val="00700343"/>
    <w:rsid w:val="00703EEF"/>
    <w:rsid w:val="00705D57"/>
    <w:rsid w:val="007146FC"/>
    <w:rsid w:val="00717769"/>
    <w:rsid w:val="00727142"/>
    <w:rsid w:val="00727461"/>
    <w:rsid w:val="00734BF2"/>
    <w:rsid w:val="00737C2D"/>
    <w:rsid w:val="007411A2"/>
    <w:rsid w:val="007419B0"/>
    <w:rsid w:val="00741D85"/>
    <w:rsid w:val="00746709"/>
    <w:rsid w:val="0075506D"/>
    <w:rsid w:val="00756C8E"/>
    <w:rsid w:val="007606A8"/>
    <w:rsid w:val="0076194F"/>
    <w:rsid w:val="007619C7"/>
    <w:rsid w:val="007637D3"/>
    <w:rsid w:val="007646FF"/>
    <w:rsid w:val="00766773"/>
    <w:rsid w:val="00770882"/>
    <w:rsid w:val="00771874"/>
    <w:rsid w:val="00773D40"/>
    <w:rsid w:val="0077539A"/>
    <w:rsid w:val="007768C6"/>
    <w:rsid w:val="00777B7A"/>
    <w:rsid w:val="00781439"/>
    <w:rsid w:val="007858E9"/>
    <w:rsid w:val="00786D15"/>
    <w:rsid w:val="00792342"/>
    <w:rsid w:val="00793905"/>
    <w:rsid w:val="00795423"/>
    <w:rsid w:val="007967F8"/>
    <w:rsid w:val="007977A8"/>
    <w:rsid w:val="007A13B3"/>
    <w:rsid w:val="007A363E"/>
    <w:rsid w:val="007A3676"/>
    <w:rsid w:val="007A68EF"/>
    <w:rsid w:val="007B0A4B"/>
    <w:rsid w:val="007B0DF3"/>
    <w:rsid w:val="007B512A"/>
    <w:rsid w:val="007B7DAB"/>
    <w:rsid w:val="007C2097"/>
    <w:rsid w:val="007C3EE5"/>
    <w:rsid w:val="007C4BA2"/>
    <w:rsid w:val="007C58E2"/>
    <w:rsid w:val="007C5C67"/>
    <w:rsid w:val="007D1129"/>
    <w:rsid w:val="007D3270"/>
    <w:rsid w:val="007D4A80"/>
    <w:rsid w:val="007D6A07"/>
    <w:rsid w:val="007D6A43"/>
    <w:rsid w:val="007E0469"/>
    <w:rsid w:val="007E2CC0"/>
    <w:rsid w:val="007F0375"/>
    <w:rsid w:val="007F1368"/>
    <w:rsid w:val="007F7259"/>
    <w:rsid w:val="0080321C"/>
    <w:rsid w:val="008040A8"/>
    <w:rsid w:val="0081201E"/>
    <w:rsid w:val="00813B95"/>
    <w:rsid w:val="00814028"/>
    <w:rsid w:val="00821D02"/>
    <w:rsid w:val="008245AB"/>
    <w:rsid w:val="008279FA"/>
    <w:rsid w:val="008349CE"/>
    <w:rsid w:val="00834D34"/>
    <w:rsid w:val="008455ED"/>
    <w:rsid w:val="008502D2"/>
    <w:rsid w:val="00850D30"/>
    <w:rsid w:val="008545B6"/>
    <w:rsid w:val="0085586F"/>
    <w:rsid w:val="008626E7"/>
    <w:rsid w:val="00863360"/>
    <w:rsid w:val="00865B0B"/>
    <w:rsid w:val="008672D4"/>
    <w:rsid w:val="0087052C"/>
    <w:rsid w:val="008707DE"/>
    <w:rsid w:val="00870935"/>
    <w:rsid w:val="00870EE7"/>
    <w:rsid w:val="0087174A"/>
    <w:rsid w:val="00872049"/>
    <w:rsid w:val="008752C2"/>
    <w:rsid w:val="008831CB"/>
    <w:rsid w:val="008863B9"/>
    <w:rsid w:val="00890C60"/>
    <w:rsid w:val="00892CF8"/>
    <w:rsid w:val="008933D7"/>
    <w:rsid w:val="008957AD"/>
    <w:rsid w:val="00895908"/>
    <w:rsid w:val="00895A49"/>
    <w:rsid w:val="008A0F15"/>
    <w:rsid w:val="008A45A6"/>
    <w:rsid w:val="008B1F3D"/>
    <w:rsid w:val="008B3192"/>
    <w:rsid w:val="008B64C1"/>
    <w:rsid w:val="008B7509"/>
    <w:rsid w:val="008C138B"/>
    <w:rsid w:val="008C239E"/>
    <w:rsid w:val="008D3849"/>
    <w:rsid w:val="008D3CCC"/>
    <w:rsid w:val="008D460F"/>
    <w:rsid w:val="008D5926"/>
    <w:rsid w:val="008D7807"/>
    <w:rsid w:val="008E11FA"/>
    <w:rsid w:val="008E72A2"/>
    <w:rsid w:val="008F040F"/>
    <w:rsid w:val="008F1BB3"/>
    <w:rsid w:val="008F3789"/>
    <w:rsid w:val="008F686C"/>
    <w:rsid w:val="00913491"/>
    <w:rsid w:val="00914117"/>
    <w:rsid w:val="009148DE"/>
    <w:rsid w:val="009152AB"/>
    <w:rsid w:val="00925786"/>
    <w:rsid w:val="009318B8"/>
    <w:rsid w:val="00934167"/>
    <w:rsid w:val="009347D9"/>
    <w:rsid w:val="00941325"/>
    <w:rsid w:val="00941B6E"/>
    <w:rsid w:val="00941E30"/>
    <w:rsid w:val="00943620"/>
    <w:rsid w:val="00946218"/>
    <w:rsid w:val="00947763"/>
    <w:rsid w:val="009512F8"/>
    <w:rsid w:val="00954A78"/>
    <w:rsid w:val="009608A6"/>
    <w:rsid w:val="00961D08"/>
    <w:rsid w:val="0096736E"/>
    <w:rsid w:val="00970756"/>
    <w:rsid w:val="00970C0A"/>
    <w:rsid w:val="00970D1F"/>
    <w:rsid w:val="00974C0A"/>
    <w:rsid w:val="009777D9"/>
    <w:rsid w:val="00983FCF"/>
    <w:rsid w:val="00985BAD"/>
    <w:rsid w:val="00991B88"/>
    <w:rsid w:val="00992C67"/>
    <w:rsid w:val="00993900"/>
    <w:rsid w:val="00993E39"/>
    <w:rsid w:val="00994F89"/>
    <w:rsid w:val="009952FA"/>
    <w:rsid w:val="0099691F"/>
    <w:rsid w:val="00996BF5"/>
    <w:rsid w:val="009A35B1"/>
    <w:rsid w:val="009A5753"/>
    <w:rsid w:val="009A579D"/>
    <w:rsid w:val="009C1C4A"/>
    <w:rsid w:val="009C5557"/>
    <w:rsid w:val="009D1B0E"/>
    <w:rsid w:val="009D49DF"/>
    <w:rsid w:val="009D4B3C"/>
    <w:rsid w:val="009D4BB5"/>
    <w:rsid w:val="009D6F3F"/>
    <w:rsid w:val="009E3220"/>
    <w:rsid w:val="009E3297"/>
    <w:rsid w:val="009F0526"/>
    <w:rsid w:val="009F685E"/>
    <w:rsid w:val="009F734F"/>
    <w:rsid w:val="00A009AB"/>
    <w:rsid w:val="00A0624B"/>
    <w:rsid w:val="00A1421E"/>
    <w:rsid w:val="00A224C5"/>
    <w:rsid w:val="00A246B6"/>
    <w:rsid w:val="00A25A6F"/>
    <w:rsid w:val="00A27F4B"/>
    <w:rsid w:val="00A30C97"/>
    <w:rsid w:val="00A34114"/>
    <w:rsid w:val="00A356D4"/>
    <w:rsid w:val="00A40B5B"/>
    <w:rsid w:val="00A45529"/>
    <w:rsid w:val="00A45C56"/>
    <w:rsid w:val="00A4619F"/>
    <w:rsid w:val="00A47E70"/>
    <w:rsid w:val="00A50CF0"/>
    <w:rsid w:val="00A516CA"/>
    <w:rsid w:val="00A61D9A"/>
    <w:rsid w:val="00A62F7B"/>
    <w:rsid w:val="00A659EA"/>
    <w:rsid w:val="00A661B2"/>
    <w:rsid w:val="00A66655"/>
    <w:rsid w:val="00A73FCF"/>
    <w:rsid w:val="00A7671C"/>
    <w:rsid w:val="00A81F80"/>
    <w:rsid w:val="00A8204A"/>
    <w:rsid w:val="00A84442"/>
    <w:rsid w:val="00A84736"/>
    <w:rsid w:val="00A91BFE"/>
    <w:rsid w:val="00A928D7"/>
    <w:rsid w:val="00A93B00"/>
    <w:rsid w:val="00A943D1"/>
    <w:rsid w:val="00AA0125"/>
    <w:rsid w:val="00AA0C8E"/>
    <w:rsid w:val="00AA1B1C"/>
    <w:rsid w:val="00AA2CBC"/>
    <w:rsid w:val="00AA4625"/>
    <w:rsid w:val="00AA5D5B"/>
    <w:rsid w:val="00AB3AAA"/>
    <w:rsid w:val="00AC14C9"/>
    <w:rsid w:val="00AC1FC0"/>
    <w:rsid w:val="00AC5820"/>
    <w:rsid w:val="00AC6603"/>
    <w:rsid w:val="00AD1CD8"/>
    <w:rsid w:val="00AD7FEA"/>
    <w:rsid w:val="00AE693D"/>
    <w:rsid w:val="00AF0249"/>
    <w:rsid w:val="00AF05AE"/>
    <w:rsid w:val="00AF7569"/>
    <w:rsid w:val="00B00764"/>
    <w:rsid w:val="00B04955"/>
    <w:rsid w:val="00B11FC1"/>
    <w:rsid w:val="00B1221C"/>
    <w:rsid w:val="00B15376"/>
    <w:rsid w:val="00B208C3"/>
    <w:rsid w:val="00B257A3"/>
    <w:rsid w:val="00B258BB"/>
    <w:rsid w:val="00B30226"/>
    <w:rsid w:val="00B331B0"/>
    <w:rsid w:val="00B40809"/>
    <w:rsid w:val="00B427CB"/>
    <w:rsid w:val="00B43E89"/>
    <w:rsid w:val="00B4481E"/>
    <w:rsid w:val="00B453CB"/>
    <w:rsid w:val="00B45B42"/>
    <w:rsid w:val="00B467B1"/>
    <w:rsid w:val="00B60C95"/>
    <w:rsid w:val="00B62E33"/>
    <w:rsid w:val="00B66E05"/>
    <w:rsid w:val="00B67B93"/>
    <w:rsid w:val="00B67B97"/>
    <w:rsid w:val="00B7124E"/>
    <w:rsid w:val="00B71E2C"/>
    <w:rsid w:val="00B77E12"/>
    <w:rsid w:val="00B81CB5"/>
    <w:rsid w:val="00B844C1"/>
    <w:rsid w:val="00B86B61"/>
    <w:rsid w:val="00B86F13"/>
    <w:rsid w:val="00B968C8"/>
    <w:rsid w:val="00B97668"/>
    <w:rsid w:val="00BA3EC5"/>
    <w:rsid w:val="00BA4917"/>
    <w:rsid w:val="00BA51D9"/>
    <w:rsid w:val="00BA7DC0"/>
    <w:rsid w:val="00BB1B72"/>
    <w:rsid w:val="00BB5531"/>
    <w:rsid w:val="00BB5DFC"/>
    <w:rsid w:val="00BB6624"/>
    <w:rsid w:val="00BC11F5"/>
    <w:rsid w:val="00BC2F4F"/>
    <w:rsid w:val="00BC4B8F"/>
    <w:rsid w:val="00BC504E"/>
    <w:rsid w:val="00BD0B40"/>
    <w:rsid w:val="00BD279D"/>
    <w:rsid w:val="00BD5126"/>
    <w:rsid w:val="00BD6BB8"/>
    <w:rsid w:val="00BF325A"/>
    <w:rsid w:val="00BF3A46"/>
    <w:rsid w:val="00BF67B6"/>
    <w:rsid w:val="00BF74F8"/>
    <w:rsid w:val="00C012E5"/>
    <w:rsid w:val="00C01375"/>
    <w:rsid w:val="00C03B96"/>
    <w:rsid w:val="00C0769B"/>
    <w:rsid w:val="00C101F2"/>
    <w:rsid w:val="00C127A7"/>
    <w:rsid w:val="00C14B51"/>
    <w:rsid w:val="00C17E3C"/>
    <w:rsid w:val="00C202C3"/>
    <w:rsid w:val="00C23A72"/>
    <w:rsid w:val="00C26137"/>
    <w:rsid w:val="00C2710E"/>
    <w:rsid w:val="00C35657"/>
    <w:rsid w:val="00C42AED"/>
    <w:rsid w:val="00C46DEF"/>
    <w:rsid w:val="00C505E6"/>
    <w:rsid w:val="00C50EA8"/>
    <w:rsid w:val="00C527CA"/>
    <w:rsid w:val="00C52D3F"/>
    <w:rsid w:val="00C52D45"/>
    <w:rsid w:val="00C53353"/>
    <w:rsid w:val="00C54420"/>
    <w:rsid w:val="00C559BB"/>
    <w:rsid w:val="00C66BA2"/>
    <w:rsid w:val="00C73ED6"/>
    <w:rsid w:val="00C803E4"/>
    <w:rsid w:val="00C80982"/>
    <w:rsid w:val="00C82146"/>
    <w:rsid w:val="00C84DEB"/>
    <w:rsid w:val="00C870F6"/>
    <w:rsid w:val="00C87A14"/>
    <w:rsid w:val="00C93C81"/>
    <w:rsid w:val="00C94AA6"/>
    <w:rsid w:val="00C95985"/>
    <w:rsid w:val="00CA1DDC"/>
    <w:rsid w:val="00CA6FD4"/>
    <w:rsid w:val="00CA72C9"/>
    <w:rsid w:val="00CB332D"/>
    <w:rsid w:val="00CB40E8"/>
    <w:rsid w:val="00CB48EA"/>
    <w:rsid w:val="00CC5026"/>
    <w:rsid w:val="00CC68D0"/>
    <w:rsid w:val="00CD1D61"/>
    <w:rsid w:val="00CE2F45"/>
    <w:rsid w:val="00CE2FFC"/>
    <w:rsid w:val="00CE3A71"/>
    <w:rsid w:val="00CE70B0"/>
    <w:rsid w:val="00CF0257"/>
    <w:rsid w:val="00CF2E4E"/>
    <w:rsid w:val="00CF6BB2"/>
    <w:rsid w:val="00D0101D"/>
    <w:rsid w:val="00D01F58"/>
    <w:rsid w:val="00D02BC5"/>
    <w:rsid w:val="00D03F9A"/>
    <w:rsid w:val="00D06D51"/>
    <w:rsid w:val="00D1083F"/>
    <w:rsid w:val="00D10C6A"/>
    <w:rsid w:val="00D11344"/>
    <w:rsid w:val="00D13CAB"/>
    <w:rsid w:val="00D1436F"/>
    <w:rsid w:val="00D1484E"/>
    <w:rsid w:val="00D14ECF"/>
    <w:rsid w:val="00D24991"/>
    <w:rsid w:val="00D26117"/>
    <w:rsid w:val="00D27F49"/>
    <w:rsid w:val="00D377BD"/>
    <w:rsid w:val="00D41CB3"/>
    <w:rsid w:val="00D42098"/>
    <w:rsid w:val="00D437B7"/>
    <w:rsid w:val="00D469FE"/>
    <w:rsid w:val="00D50255"/>
    <w:rsid w:val="00D50D1A"/>
    <w:rsid w:val="00D51699"/>
    <w:rsid w:val="00D53ABD"/>
    <w:rsid w:val="00D601A9"/>
    <w:rsid w:val="00D618BE"/>
    <w:rsid w:val="00D61C5D"/>
    <w:rsid w:val="00D63D41"/>
    <w:rsid w:val="00D63DA1"/>
    <w:rsid w:val="00D659FD"/>
    <w:rsid w:val="00D66520"/>
    <w:rsid w:val="00D6763E"/>
    <w:rsid w:val="00D73912"/>
    <w:rsid w:val="00D76217"/>
    <w:rsid w:val="00D80124"/>
    <w:rsid w:val="00D8260E"/>
    <w:rsid w:val="00D84AE9"/>
    <w:rsid w:val="00D85B39"/>
    <w:rsid w:val="00D8606F"/>
    <w:rsid w:val="00D86FAC"/>
    <w:rsid w:val="00D916EA"/>
    <w:rsid w:val="00D91A16"/>
    <w:rsid w:val="00D96473"/>
    <w:rsid w:val="00DA02E8"/>
    <w:rsid w:val="00DA411B"/>
    <w:rsid w:val="00DC0364"/>
    <w:rsid w:val="00DC202D"/>
    <w:rsid w:val="00DC37BF"/>
    <w:rsid w:val="00DC547A"/>
    <w:rsid w:val="00DC7172"/>
    <w:rsid w:val="00DD7A97"/>
    <w:rsid w:val="00DE220D"/>
    <w:rsid w:val="00DE34CF"/>
    <w:rsid w:val="00DE69A4"/>
    <w:rsid w:val="00DF28D0"/>
    <w:rsid w:val="00DF3BAC"/>
    <w:rsid w:val="00DF6A9B"/>
    <w:rsid w:val="00E025E5"/>
    <w:rsid w:val="00E05D5E"/>
    <w:rsid w:val="00E11CE4"/>
    <w:rsid w:val="00E13F3D"/>
    <w:rsid w:val="00E224FC"/>
    <w:rsid w:val="00E23F86"/>
    <w:rsid w:val="00E246C6"/>
    <w:rsid w:val="00E26448"/>
    <w:rsid w:val="00E274B0"/>
    <w:rsid w:val="00E30F8C"/>
    <w:rsid w:val="00E32E78"/>
    <w:rsid w:val="00E34898"/>
    <w:rsid w:val="00E37810"/>
    <w:rsid w:val="00E53688"/>
    <w:rsid w:val="00E63FC6"/>
    <w:rsid w:val="00E64E3B"/>
    <w:rsid w:val="00E659D7"/>
    <w:rsid w:val="00E66677"/>
    <w:rsid w:val="00E67C6B"/>
    <w:rsid w:val="00E70BFE"/>
    <w:rsid w:val="00E7230F"/>
    <w:rsid w:val="00E72ACE"/>
    <w:rsid w:val="00E74A57"/>
    <w:rsid w:val="00E76FD8"/>
    <w:rsid w:val="00E9310E"/>
    <w:rsid w:val="00E94DB4"/>
    <w:rsid w:val="00E964F9"/>
    <w:rsid w:val="00E973C0"/>
    <w:rsid w:val="00E97F93"/>
    <w:rsid w:val="00EB09B7"/>
    <w:rsid w:val="00EB377A"/>
    <w:rsid w:val="00EC337D"/>
    <w:rsid w:val="00EC44ED"/>
    <w:rsid w:val="00ED07C3"/>
    <w:rsid w:val="00EE5151"/>
    <w:rsid w:val="00EE7D7C"/>
    <w:rsid w:val="00EF02FE"/>
    <w:rsid w:val="00EF5857"/>
    <w:rsid w:val="00EF72AC"/>
    <w:rsid w:val="00F043E6"/>
    <w:rsid w:val="00F077AB"/>
    <w:rsid w:val="00F1524B"/>
    <w:rsid w:val="00F15F70"/>
    <w:rsid w:val="00F17EBB"/>
    <w:rsid w:val="00F23A02"/>
    <w:rsid w:val="00F23C8E"/>
    <w:rsid w:val="00F23F81"/>
    <w:rsid w:val="00F25045"/>
    <w:rsid w:val="00F258A1"/>
    <w:rsid w:val="00F25D98"/>
    <w:rsid w:val="00F300FB"/>
    <w:rsid w:val="00F31C16"/>
    <w:rsid w:val="00F35FE9"/>
    <w:rsid w:val="00F434D5"/>
    <w:rsid w:val="00F4721D"/>
    <w:rsid w:val="00F52FE4"/>
    <w:rsid w:val="00F54107"/>
    <w:rsid w:val="00F57535"/>
    <w:rsid w:val="00F5789E"/>
    <w:rsid w:val="00F61657"/>
    <w:rsid w:val="00F65CAD"/>
    <w:rsid w:val="00F667E4"/>
    <w:rsid w:val="00F66EA2"/>
    <w:rsid w:val="00F75F72"/>
    <w:rsid w:val="00F76328"/>
    <w:rsid w:val="00F77330"/>
    <w:rsid w:val="00F80093"/>
    <w:rsid w:val="00F801B2"/>
    <w:rsid w:val="00F8344D"/>
    <w:rsid w:val="00F852F5"/>
    <w:rsid w:val="00F866A4"/>
    <w:rsid w:val="00F876D8"/>
    <w:rsid w:val="00F87B79"/>
    <w:rsid w:val="00F9125C"/>
    <w:rsid w:val="00F918C0"/>
    <w:rsid w:val="00F92DB9"/>
    <w:rsid w:val="00F9525A"/>
    <w:rsid w:val="00FA7BDB"/>
    <w:rsid w:val="00FB06ED"/>
    <w:rsid w:val="00FB08F6"/>
    <w:rsid w:val="00FB12FE"/>
    <w:rsid w:val="00FB6386"/>
    <w:rsid w:val="00FB76F3"/>
    <w:rsid w:val="00FC5164"/>
    <w:rsid w:val="00FD6893"/>
    <w:rsid w:val="00FD6B95"/>
    <w:rsid w:val="00FE2032"/>
    <w:rsid w:val="00FE30F1"/>
    <w:rsid w:val="00FE3801"/>
    <w:rsid w:val="00FF2441"/>
    <w:rsid w:val="00FF2C99"/>
    <w:rsid w:val="00FF2EF4"/>
    <w:rsid w:val="00FF3D28"/>
    <w:rsid w:val="00FF5F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CF666C0E-82F4-4667-8DB7-2A9F8B64CC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34D34"/>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ommentTextChar">
    <w:name w:val="Comment Text Char"/>
    <w:basedOn w:val="DefaultParagraphFont"/>
    <w:link w:val="CommentText"/>
    <w:rsid w:val="00946218"/>
    <w:rPr>
      <w:rFonts w:ascii="Times New Roman" w:hAnsi="Times New Roman"/>
      <w:lang w:val="en-GB" w:eastAsia="en-US"/>
    </w:rPr>
  </w:style>
  <w:style w:type="paragraph" w:styleId="ListParagraph">
    <w:name w:val="List Paragraph"/>
    <w:basedOn w:val="Normal"/>
    <w:uiPriority w:val="34"/>
    <w:qFormat/>
    <w:rsid w:val="00DE220D"/>
    <w:pPr>
      <w:ind w:firstLineChars="200" w:firstLine="420"/>
    </w:pPr>
  </w:style>
  <w:style w:type="character" w:customStyle="1" w:styleId="EditorsNoteChar">
    <w:name w:val="Editor's Note Char"/>
    <w:link w:val="EditorsNote"/>
    <w:rsid w:val="00746709"/>
    <w:rPr>
      <w:rFonts w:ascii="Times New Roman" w:hAnsi="Times New Roman"/>
      <w:color w:val="FF0000"/>
      <w:lang w:val="en-GB" w:eastAsia="en-US"/>
    </w:rPr>
  </w:style>
  <w:style w:type="table" w:styleId="TableGrid">
    <w:name w:val="Table Grid"/>
    <w:basedOn w:val="TableNormal"/>
    <w:rsid w:val="008E72A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8E72A2"/>
    <w:rPr>
      <w:rFonts w:ascii="Arial" w:hAnsi="Arial"/>
      <w:sz w:val="18"/>
      <w:lang w:val="en-GB" w:eastAsia="en-US"/>
    </w:rPr>
  </w:style>
  <w:style w:type="character" w:customStyle="1" w:styleId="TAHCar">
    <w:name w:val="TAH Car"/>
    <w:link w:val="TAH"/>
    <w:qFormat/>
    <w:rsid w:val="008E72A2"/>
    <w:rPr>
      <w:rFonts w:ascii="Arial" w:hAnsi="Arial"/>
      <w:b/>
      <w:sz w:val="18"/>
      <w:lang w:val="en-GB" w:eastAsia="en-US"/>
    </w:rPr>
  </w:style>
  <w:style w:type="paragraph" w:styleId="Revision">
    <w:name w:val="Revision"/>
    <w:hidden/>
    <w:uiPriority w:val="99"/>
    <w:semiHidden/>
    <w:rsid w:val="000F0C0A"/>
    <w:rPr>
      <w:rFonts w:ascii="Times New Roman" w:hAnsi="Times New Roman"/>
      <w:lang w:val="en-GB" w:eastAsia="en-US"/>
    </w:rPr>
  </w:style>
  <w:style w:type="character" w:customStyle="1" w:styleId="NOChar">
    <w:name w:val="NO Char"/>
    <w:qFormat/>
    <w:rsid w:val="00152147"/>
  </w:style>
  <w:style w:type="paragraph" w:customStyle="1" w:styleId="TAJ">
    <w:name w:val="TAJ"/>
    <w:basedOn w:val="TH"/>
    <w:rsid w:val="00BB1B72"/>
    <w:pPr>
      <w:overflowPunct w:val="0"/>
      <w:autoSpaceDE w:val="0"/>
      <w:autoSpaceDN w:val="0"/>
      <w:adjustRightInd w:val="0"/>
      <w:textAlignment w:val="baseline"/>
    </w:pPr>
    <w:rPr>
      <w:lang w:eastAsia="en-GB"/>
    </w:rPr>
  </w:style>
  <w:style w:type="paragraph" w:customStyle="1" w:styleId="Guidance">
    <w:name w:val="Guidance"/>
    <w:basedOn w:val="Normal"/>
    <w:rsid w:val="00BB1B72"/>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BB1B72"/>
    <w:rPr>
      <w:rFonts w:ascii="Tahoma" w:hAnsi="Tahoma" w:cs="Tahoma"/>
      <w:sz w:val="16"/>
      <w:szCs w:val="16"/>
      <w:lang w:val="en-GB" w:eastAsia="en-US"/>
    </w:rPr>
  </w:style>
  <w:style w:type="character" w:customStyle="1" w:styleId="UnresolvedMention1">
    <w:name w:val="Unresolved Mention1"/>
    <w:basedOn w:val="DefaultParagraphFont"/>
    <w:uiPriority w:val="99"/>
    <w:semiHidden/>
    <w:unhideWhenUsed/>
    <w:rsid w:val="00BB1B72"/>
    <w:rPr>
      <w:color w:val="605E5C"/>
      <w:shd w:val="clear" w:color="auto" w:fill="E1DFDD"/>
    </w:rPr>
  </w:style>
  <w:style w:type="character" w:customStyle="1" w:styleId="DocumentMapChar">
    <w:name w:val="Document Map Char"/>
    <w:basedOn w:val="DefaultParagraphFont"/>
    <w:link w:val="DocumentMap"/>
    <w:rsid w:val="00BB1B72"/>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BB1B7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SimSun" w:hAnsi="Cambria"/>
      <w:b/>
      <w:bCs/>
      <w:color w:val="365F91"/>
      <w:sz w:val="28"/>
      <w:szCs w:val="28"/>
      <w:lang w:eastAsia="zh-CN"/>
    </w:rPr>
  </w:style>
  <w:style w:type="character" w:customStyle="1" w:styleId="CommentSubjectChar">
    <w:name w:val="Comment Subject Char"/>
    <w:basedOn w:val="CommentTextChar"/>
    <w:link w:val="CommentSubject"/>
    <w:rsid w:val="00BB1B72"/>
    <w:rPr>
      <w:rFonts w:ascii="Times New Roman" w:hAnsi="Times New Roman"/>
      <w:b/>
      <w:bCs/>
      <w:lang w:val="en-GB" w:eastAsia="en-US"/>
    </w:rPr>
  </w:style>
  <w:style w:type="character" w:customStyle="1" w:styleId="EXChar">
    <w:name w:val="EX Char"/>
    <w:link w:val="EX"/>
    <w:locked/>
    <w:rsid w:val="00BB1B72"/>
    <w:rPr>
      <w:rFonts w:ascii="Times New Roman" w:hAnsi="Times New Roman"/>
      <w:lang w:val="en-GB" w:eastAsia="en-US"/>
    </w:rPr>
  </w:style>
  <w:style w:type="paragraph" w:styleId="BodyText">
    <w:name w:val="Body Text"/>
    <w:basedOn w:val="Normal"/>
    <w:link w:val="BodyTextChar"/>
    <w:rsid w:val="00BB1B72"/>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rsid w:val="00BB1B72"/>
    <w:rPr>
      <w:rFonts w:ascii="Times New Roman" w:eastAsia="SimSun" w:hAnsi="Times New Roman"/>
      <w:color w:val="000000"/>
      <w:lang w:val="en-GB" w:eastAsia="ja-JP"/>
    </w:rPr>
  </w:style>
  <w:style w:type="character" w:customStyle="1" w:styleId="TANChar">
    <w:name w:val="TAN Char"/>
    <w:link w:val="TAN"/>
    <w:rsid w:val="00BB1B72"/>
    <w:rPr>
      <w:rFonts w:ascii="Arial" w:hAnsi="Arial"/>
      <w:sz w:val="18"/>
      <w:lang w:val="en-GB" w:eastAsia="en-US"/>
    </w:rPr>
  </w:style>
  <w:style w:type="character" w:customStyle="1" w:styleId="Heading4Char">
    <w:name w:val="Heading 4 Char"/>
    <w:link w:val="Heading4"/>
    <w:rsid w:val="00BB1B72"/>
    <w:rPr>
      <w:rFonts w:ascii="Arial" w:hAnsi="Arial"/>
      <w:sz w:val="24"/>
      <w:lang w:val="en-GB" w:eastAsia="en-US"/>
    </w:rPr>
  </w:style>
  <w:style w:type="paragraph" w:styleId="Bibliography">
    <w:name w:val="Bibliography"/>
    <w:basedOn w:val="Normal"/>
    <w:next w:val="Normal"/>
    <w:uiPriority w:val="37"/>
    <w:semiHidden/>
    <w:unhideWhenUsed/>
    <w:rsid w:val="00BB1B72"/>
    <w:pPr>
      <w:overflowPunct w:val="0"/>
      <w:autoSpaceDE w:val="0"/>
      <w:autoSpaceDN w:val="0"/>
      <w:adjustRightInd w:val="0"/>
      <w:textAlignment w:val="baseline"/>
    </w:pPr>
    <w:rPr>
      <w:lang w:eastAsia="en-GB"/>
    </w:rPr>
  </w:style>
  <w:style w:type="paragraph" w:styleId="BlockText">
    <w:name w:val="Block Text"/>
    <w:basedOn w:val="Normal"/>
    <w:rsid w:val="00BB1B7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
    <w:rsid w:val="00BB1B72"/>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BB1B72"/>
    <w:rPr>
      <w:rFonts w:ascii="Times New Roman" w:hAnsi="Times New Roman"/>
      <w:lang w:val="en-GB" w:eastAsia="en-GB"/>
    </w:rPr>
  </w:style>
  <w:style w:type="paragraph" w:styleId="BodyText3">
    <w:name w:val="Body Text 3"/>
    <w:basedOn w:val="Normal"/>
    <w:link w:val="BodyText3Char"/>
    <w:rsid w:val="00BB1B72"/>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BB1B72"/>
    <w:rPr>
      <w:rFonts w:ascii="Times New Roman" w:hAnsi="Times New Roman"/>
      <w:sz w:val="16"/>
      <w:szCs w:val="16"/>
      <w:lang w:val="en-GB" w:eastAsia="en-GB"/>
    </w:rPr>
  </w:style>
  <w:style w:type="paragraph" w:styleId="BodyTextFirstIndent">
    <w:name w:val="Body Text First Indent"/>
    <w:basedOn w:val="BodyText"/>
    <w:link w:val="BodyTextFirstIndentChar"/>
    <w:rsid w:val="00BB1B72"/>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BB1B72"/>
    <w:rPr>
      <w:rFonts w:ascii="Times New Roman" w:eastAsia="Times New Roman" w:hAnsi="Times New Roman"/>
      <w:color w:val="000000"/>
      <w:lang w:val="en-GB" w:eastAsia="en-US"/>
    </w:rPr>
  </w:style>
  <w:style w:type="paragraph" w:styleId="BodyTextIndent">
    <w:name w:val="Body Text Indent"/>
    <w:basedOn w:val="Normal"/>
    <w:link w:val="BodyTextIndentChar"/>
    <w:rsid w:val="00BB1B72"/>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BB1B72"/>
    <w:rPr>
      <w:rFonts w:ascii="Times New Roman" w:hAnsi="Times New Roman"/>
      <w:lang w:val="en-GB" w:eastAsia="en-GB"/>
    </w:rPr>
  </w:style>
  <w:style w:type="paragraph" w:styleId="BodyTextFirstIndent2">
    <w:name w:val="Body Text First Indent 2"/>
    <w:basedOn w:val="BodyTextIndent"/>
    <w:link w:val="BodyTextFirstIndent2Char"/>
    <w:rsid w:val="00BB1B72"/>
    <w:pPr>
      <w:spacing w:after="180"/>
      <w:ind w:left="360" w:firstLine="360"/>
    </w:pPr>
  </w:style>
  <w:style w:type="character" w:customStyle="1" w:styleId="BodyTextFirstIndent2Char">
    <w:name w:val="Body Text First Indent 2 Char"/>
    <w:basedOn w:val="BodyTextIndentChar"/>
    <w:link w:val="BodyTextFirstIndent2"/>
    <w:rsid w:val="00BB1B72"/>
    <w:rPr>
      <w:rFonts w:ascii="Times New Roman" w:hAnsi="Times New Roman"/>
      <w:lang w:val="en-GB" w:eastAsia="en-GB"/>
    </w:rPr>
  </w:style>
  <w:style w:type="paragraph" w:styleId="BodyTextIndent2">
    <w:name w:val="Body Text Indent 2"/>
    <w:basedOn w:val="Normal"/>
    <w:link w:val="BodyTextIndent2Char"/>
    <w:rsid w:val="00BB1B72"/>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BB1B72"/>
    <w:rPr>
      <w:rFonts w:ascii="Times New Roman" w:hAnsi="Times New Roman"/>
      <w:lang w:val="en-GB" w:eastAsia="en-GB"/>
    </w:rPr>
  </w:style>
  <w:style w:type="paragraph" w:styleId="BodyTextIndent3">
    <w:name w:val="Body Text Indent 3"/>
    <w:basedOn w:val="Normal"/>
    <w:link w:val="BodyTextIndent3Char"/>
    <w:rsid w:val="00BB1B72"/>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BB1B72"/>
    <w:rPr>
      <w:rFonts w:ascii="Times New Roman" w:hAnsi="Times New Roman"/>
      <w:sz w:val="16"/>
      <w:szCs w:val="16"/>
      <w:lang w:val="en-GB" w:eastAsia="en-GB"/>
    </w:rPr>
  </w:style>
  <w:style w:type="paragraph" w:styleId="Caption">
    <w:name w:val="caption"/>
    <w:basedOn w:val="Normal"/>
    <w:next w:val="Normal"/>
    <w:semiHidden/>
    <w:unhideWhenUsed/>
    <w:qFormat/>
    <w:rsid w:val="00BB1B72"/>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BB1B72"/>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BB1B72"/>
    <w:rPr>
      <w:rFonts w:ascii="Times New Roman" w:hAnsi="Times New Roman"/>
      <w:lang w:val="en-GB" w:eastAsia="en-GB"/>
    </w:rPr>
  </w:style>
  <w:style w:type="paragraph" w:styleId="Date">
    <w:name w:val="Date"/>
    <w:basedOn w:val="Normal"/>
    <w:next w:val="Normal"/>
    <w:link w:val="DateChar"/>
    <w:rsid w:val="00BB1B72"/>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BB1B72"/>
    <w:rPr>
      <w:rFonts w:ascii="Times New Roman" w:hAnsi="Times New Roman"/>
      <w:lang w:val="en-GB" w:eastAsia="en-GB"/>
    </w:rPr>
  </w:style>
  <w:style w:type="paragraph" w:styleId="E-mailSignature">
    <w:name w:val="E-mail Signature"/>
    <w:basedOn w:val="Normal"/>
    <w:link w:val="E-mailSignatureChar"/>
    <w:rsid w:val="00BB1B72"/>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BB1B72"/>
    <w:rPr>
      <w:rFonts w:ascii="Times New Roman" w:hAnsi="Times New Roman"/>
      <w:lang w:val="en-GB" w:eastAsia="en-GB"/>
    </w:rPr>
  </w:style>
  <w:style w:type="paragraph" w:styleId="EndnoteText">
    <w:name w:val="endnote text"/>
    <w:basedOn w:val="Normal"/>
    <w:link w:val="EndnoteTextChar"/>
    <w:rsid w:val="00BB1B72"/>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BB1B72"/>
    <w:rPr>
      <w:rFonts w:ascii="Times New Roman" w:hAnsi="Times New Roman"/>
      <w:lang w:val="en-GB" w:eastAsia="en-GB"/>
    </w:rPr>
  </w:style>
  <w:style w:type="paragraph" w:styleId="EnvelopeAddress">
    <w:name w:val="envelope address"/>
    <w:basedOn w:val="Normal"/>
    <w:rsid w:val="00BB1B7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BB1B72"/>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BB1B72"/>
    <w:rPr>
      <w:rFonts w:ascii="Times New Roman" w:hAnsi="Times New Roman"/>
      <w:sz w:val="16"/>
      <w:lang w:val="en-GB" w:eastAsia="en-US"/>
    </w:rPr>
  </w:style>
  <w:style w:type="paragraph" w:styleId="HTMLAddress">
    <w:name w:val="HTML Address"/>
    <w:basedOn w:val="Normal"/>
    <w:link w:val="HTMLAddressChar"/>
    <w:rsid w:val="00BB1B72"/>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BB1B72"/>
    <w:rPr>
      <w:rFonts w:ascii="Times New Roman" w:hAnsi="Times New Roman"/>
      <w:i/>
      <w:iCs/>
      <w:lang w:val="en-GB" w:eastAsia="en-GB"/>
    </w:rPr>
  </w:style>
  <w:style w:type="paragraph" w:styleId="HTMLPreformatted">
    <w:name w:val="HTML Preformatted"/>
    <w:basedOn w:val="Normal"/>
    <w:link w:val="HTMLPreformattedChar"/>
    <w:rsid w:val="00BB1B72"/>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BB1B72"/>
    <w:rPr>
      <w:rFonts w:ascii="Consolas" w:hAnsi="Consolas"/>
      <w:lang w:val="en-GB" w:eastAsia="en-GB"/>
    </w:rPr>
  </w:style>
  <w:style w:type="paragraph" w:styleId="Index3">
    <w:name w:val="index 3"/>
    <w:basedOn w:val="Normal"/>
    <w:next w:val="Normal"/>
    <w:rsid w:val="00BB1B72"/>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BB1B72"/>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BB1B72"/>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BB1B72"/>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BB1B72"/>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BB1B72"/>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BB1B72"/>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BB1B72"/>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BB1B7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BB1B72"/>
    <w:rPr>
      <w:rFonts w:ascii="Times New Roman" w:hAnsi="Times New Roman"/>
      <w:i/>
      <w:iCs/>
      <w:color w:val="4F81BD" w:themeColor="accent1"/>
      <w:lang w:val="en-GB" w:eastAsia="en-GB"/>
    </w:rPr>
  </w:style>
  <w:style w:type="paragraph" w:styleId="ListContinue">
    <w:name w:val="List Continue"/>
    <w:basedOn w:val="Normal"/>
    <w:rsid w:val="00BB1B72"/>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BB1B72"/>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BB1B72"/>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BB1B72"/>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BB1B72"/>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BB1B72"/>
    <w:pPr>
      <w:numPr>
        <w:numId w:val="23"/>
      </w:numPr>
      <w:overflowPunct w:val="0"/>
      <w:autoSpaceDE w:val="0"/>
      <w:autoSpaceDN w:val="0"/>
      <w:adjustRightInd w:val="0"/>
      <w:contextualSpacing/>
      <w:textAlignment w:val="baseline"/>
    </w:pPr>
    <w:rPr>
      <w:lang w:eastAsia="en-GB"/>
    </w:rPr>
  </w:style>
  <w:style w:type="paragraph" w:styleId="ListNumber4">
    <w:name w:val="List Number 4"/>
    <w:basedOn w:val="Normal"/>
    <w:rsid w:val="00BB1B72"/>
    <w:pPr>
      <w:numPr>
        <w:numId w:val="24"/>
      </w:numPr>
      <w:overflowPunct w:val="0"/>
      <w:autoSpaceDE w:val="0"/>
      <w:autoSpaceDN w:val="0"/>
      <w:adjustRightInd w:val="0"/>
      <w:contextualSpacing/>
      <w:textAlignment w:val="baseline"/>
    </w:pPr>
    <w:rPr>
      <w:lang w:eastAsia="en-GB"/>
    </w:rPr>
  </w:style>
  <w:style w:type="paragraph" w:styleId="ListNumber5">
    <w:name w:val="List Number 5"/>
    <w:basedOn w:val="Normal"/>
    <w:rsid w:val="00BB1B72"/>
    <w:pPr>
      <w:numPr>
        <w:numId w:val="25"/>
      </w:numPr>
      <w:overflowPunct w:val="0"/>
      <w:autoSpaceDE w:val="0"/>
      <w:autoSpaceDN w:val="0"/>
      <w:adjustRightInd w:val="0"/>
      <w:contextualSpacing/>
      <w:textAlignment w:val="baseline"/>
    </w:pPr>
    <w:rPr>
      <w:lang w:eastAsia="en-GB"/>
    </w:rPr>
  </w:style>
  <w:style w:type="paragraph" w:styleId="MacroText">
    <w:name w:val="macro"/>
    <w:link w:val="MacroTextChar"/>
    <w:rsid w:val="00BB1B72"/>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B1B72"/>
    <w:rPr>
      <w:rFonts w:ascii="Consolas" w:hAnsi="Consolas"/>
      <w:lang w:val="en-GB" w:eastAsia="en-US"/>
    </w:rPr>
  </w:style>
  <w:style w:type="paragraph" w:styleId="MessageHeader">
    <w:name w:val="Message Header"/>
    <w:basedOn w:val="Normal"/>
    <w:link w:val="MessageHeaderChar"/>
    <w:rsid w:val="00BB1B7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BB1B72"/>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BB1B72"/>
    <w:rPr>
      <w:rFonts w:ascii="Times New Roman" w:hAnsi="Times New Roman"/>
      <w:lang w:val="en-GB" w:eastAsia="en-US"/>
    </w:rPr>
  </w:style>
  <w:style w:type="paragraph" w:styleId="NormalWeb">
    <w:name w:val="Normal (Web)"/>
    <w:basedOn w:val="Normal"/>
    <w:rsid w:val="00BB1B72"/>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BB1B72"/>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BB1B72"/>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BB1B72"/>
    <w:rPr>
      <w:rFonts w:ascii="Times New Roman" w:hAnsi="Times New Roman"/>
      <w:lang w:val="en-GB" w:eastAsia="en-GB"/>
    </w:rPr>
  </w:style>
  <w:style w:type="paragraph" w:styleId="PlainText">
    <w:name w:val="Plain Text"/>
    <w:basedOn w:val="Normal"/>
    <w:link w:val="PlainTextChar"/>
    <w:rsid w:val="00BB1B72"/>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BB1B72"/>
    <w:rPr>
      <w:rFonts w:ascii="Consolas" w:hAnsi="Consolas"/>
      <w:sz w:val="21"/>
      <w:szCs w:val="21"/>
      <w:lang w:val="en-GB" w:eastAsia="en-GB"/>
    </w:rPr>
  </w:style>
  <w:style w:type="paragraph" w:styleId="Quote">
    <w:name w:val="Quote"/>
    <w:basedOn w:val="Normal"/>
    <w:next w:val="Normal"/>
    <w:link w:val="QuoteChar"/>
    <w:uiPriority w:val="29"/>
    <w:qFormat/>
    <w:rsid w:val="00BB1B72"/>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BB1B72"/>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BB1B72"/>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BB1B72"/>
    <w:rPr>
      <w:rFonts w:ascii="Times New Roman" w:hAnsi="Times New Roman"/>
      <w:lang w:val="en-GB" w:eastAsia="en-GB"/>
    </w:rPr>
  </w:style>
  <w:style w:type="paragraph" w:styleId="Signature">
    <w:name w:val="Signature"/>
    <w:basedOn w:val="Normal"/>
    <w:link w:val="SignatureChar"/>
    <w:rsid w:val="00BB1B72"/>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BB1B72"/>
    <w:rPr>
      <w:rFonts w:ascii="Times New Roman" w:hAnsi="Times New Roman"/>
      <w:lang w:val="en-GB" w:eastAsia="en-GB"/>
    </w:rPr>
  </w:style>
  <w:style w:type="paragraph" w:styleId="Subtitle">
    <w:name w:val="Subtitle"/>
    <w:basedOn w:val="Normal"/>
    <w:next w:val="Normal"/>
    <w:link w:val="SubtitleChar"/>
    <w:qFormat/>
    <w:rsid w:val="00BB1B72"/>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B1B72"/>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BB1B72"/>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BB1B72"/>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BB1B7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BB1B72"/>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BB1B7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TACChar">
    <w:name w:val="TAC Char"/>
    <w:link w:val="TAC"/>
    <w:rsid w:val="002A5FA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988564">
      <w:bodyDiv w:val="1"/>
      <w:marLeft w:val="0"/>
      <w:marRight w:val="0"/>
      <w:marTop w:val="0"/>
      <w:marBottom w:val="0"/>
      <w:divBdr>
        <w:top w:val="none" w:sz="0" w:space="0" w:color="auto"/>
        <w:left w:val="none" w:sz="0" w:space="0" w:color="auto"/>
        <w:bottom w:val="none" w:sz="0" w:space="0" w:color="auto"/>
        <w:right w:val="none" w:sz="0" w:space="0" w:color="auto"/>
      </w:divBdr>
    </w:div>
    <w:div w:id="1078333735">
      <w:bodyDiv w:val="1"/>
      <w:marLeft w:val="0"/>
      <w:marRight w:val="0"/>
      <w:marTop w:val="0"/>
      <w:marBottom w:val="0"/>
      <w:divBdr>
        <w:top w:val="none" w:sz="0" w:space="0" w:color="auto"/>
        <w:left w:val="none" w:sz="0" w:space="0" w:color="auto"/>
        <w:bottom w:val="none" w:sz="0" w:space="0" w:color="auto"/>
        <w:right w:val="none" w:sz="0" w:space="0" w:color="auto"/>
      </w:divBdr>
    </w:div>
    <w:div w:id="16700566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3B5FFB-FECA-4871-B0A1-31408C1446ED}">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 id="{92e84ceb-fbfd-47ab-be52-080c6b87953f}" enabled="0" method="" siteId="{92e84ceb-fbfd-47ab-be52-080c6b87953f}"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301</TotalTime>
  <Pages>7</Pages>
  <Words>4243</Words>
  <Characters>24187</Characters>
  <Application>Microsoft Office Word</Application>
  <DocSecurity>0</DocSecurity>
  <Lines>201</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28374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段小嫣</dc:creator>
  <cp:lastModifiedBy>Samsung4</cp:lastModifiedBy>
  <cp:revision>82</cp:revision>
  <cp:lastPrinted>1900-12-31T21:59:00Z</cp:lastPrinted>
  <dcterms:created xsi:type="dcterms:W3CDTF">2024-10-16T13:23:00Z</dcterms:created>
  <dcterms:modified xsi:type="dcterms:W3CDTF">2025-01-20T14:51:00Z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4d2f777e-4347-4fc6-823a-b44ab313546a_Enabled">
    <vt:lpwstr>true</vt:lpwstr>
  </property>
  <property fmtid="{D5CDD505-2E9C-101B-9397-08002B2CF9AE}" pid="22" name="MSIP_Label_4d2f777e-4347-4fc6-823a-b44ab313546a_SetDate">
    <vt:lpwstr>2024-10-02T21:32:26Z</vt:lpwstr>
  </property>
  <property fmtid="{D5CDD505-2E9C-101B-9397-08002B2CF9AE}" pid="23" name="MSIP_Label_4d2f777e-4347-4fc6-823a-b44ab313546a_Method">
    <vt:lpwstr>Standard</vt:lpwstr>
  </property>
  <property fmtid="{D5CDD505-2E9C-101B-9397-08002B2CF9AE}" pid="24" name="MSIP_Label_4d2f777e-4347-4fc6-823a-b44ab313546a_Name">
    <vt:lpwstr>Non-Public</vt:lpwstr>
  </property>
  <property fmtid="{D5CDD505-2E9C-101B-9397-08002B2CF9AE}" pid="25" name="MSIP_Label_4d2f777e-4347-4fc6-823a-b44ab313546a_SiteId">
    <vt:lpwstr>e351b779-f6d5-4e50-8568-80e922d180ae</vt:lpwstr>
  </property>
  <property fmtid="{D5CDD505-2E9C-101B-9397-08002B2CF9AE}" pid="26" name="MSIP_Label_4d2f777e-4347-4fc6-823a-b44ab313546a_ActionId">
    <vt:lpwstr>8f56947b-ec9d-4e8b-b5bb-ea8480a2f9e5</vt:lpwstr>
  </property>
  <property fmtid="{D5CDD505-2E9C-101B-9397-08002B2CF9AE}" pid="27" name="MSIP_Label_4d2f777e-4347-4fc6-823a-b44ab313546a_ContentBits">
    <vt:lpwstr>0</vt:lpwstr>
  </property>
</Properties>
</file>